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1F1" w:rsidRPr="0082473D" w:rsidRDefault="006E61F1" w:rsidP="006E61F1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  <w:r w:rsidRPr="0082473D">
        <w:rPr>
          <w:rFonts w:cs="Arial"/>
          <w:sz w:val="32"/>
          <w:szCs w:val="32"/>
          <w:lang w:val="en-US"/>
        </w:rPr>
        <w:t>I</w:t>
      </w:r>
      <w:r w:rsidRPr="0082473D">
        <w:rPr>
          <w:rFonts w:cs="Arial"/>
          <w:sz w:val="32"/>
          <w:szCs w:val="32"/>
        </w:rPr>
        <w:t>I</w:t>
      </w:r>
      <w:r w:rsidRPr="0082473D">
        <w:rPr>
          <w:rFonts w:cs="Arial"/>
          <w:sz w:val="32"/>
          <w:szCs w:val="32"/>
          <w:lang w:val="en-US"/>
        </w:rPr>
        <w:t>I</w:t>
      </w:r>
      <w:r w:rsidRPr="0082473D">
        <w:rPr>
          <w:rFonts w:cs="Arial"/>
          <w:sz w:val="32"/>
          <w:lang w:val="ru-RU"/>
        </w:rPr>
        <w:t>.</w:t>
      </w:r>
      <w:r w:rsidRPr="0082473D">
        <w:rPr>
          <w:rFonts w:cs="Arial"/>
          <w:sz w:val="32"/>
        </w:rPr>
        <w:t xml:space="preserve"> РЫНКИ ТОВАРОВ И УСЛУГ</w:t>
      </w:r>
    </w:p>
    <w:p w:rsidR="006E61F1" w:rsidRPr="0082473D" w:rsidRDefault="006E61F1" w:rsidP="006E61F1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</w:p>
    <w:p w:rsidR="00197A91" w:rsidRPr="00AB19DA" w:rsidRDefault="00197A91" w:rsidP="00681659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  <w:r w:rsidRPr="00DB3B0C">
        <w:rPr>
          <w:caps w:val="0"/>
          <w:sz w:val="28"/>
          <w:szCs w:val="28"/>
        </w:rPr>
        <w:t>Розничная торговля</w:t>
      </w:r>
    </w:p>
    <w:p w:rsidR="00681659" w:rsidRPr="00A36351" w:rsidRDefault="00681659" w:rsidP="00681659">
      <w:pPr>
        <w:rPr>
          <w:sz w:val="16"/>
        </w:rPr>
      </w:pPr>
    </w:p>
    <w:p w:rsidR="009F04F2" w:rsidRPr="00C078A9" w:rsidRDefault="00737116" w:rsidP="00560EE8">
      <w:pPr>
        <w:pStyle w:val="32"/>
        <w:widowControl w:val="0"/>
        <w:spacing w:before="120"/>
        <w:rPr>
          <w:rFonts w:ascii="Arial" w:hAnsi="Arial" w:cs="Arial"/>
          <w:sz w:val="22"/>
        </w:rPr>
      </w:pPr>
      <w:r w:rsidRPr="00C078A9">
        <w:rPr>
          <w:rFonts w:ascii="Arial" w:hAnsi="Arial" w:cs="Arial"/>
          <w:b/>
          <w:sz w:val="22"/>
          <w:lang w:val="ru-RU"/>
        </w:rPr>
        <w:t>О</w:t>
      </w:r>
      <w:r w:rsidR="00F94734" w:rsidRPr="00C078A9">
        <w:rPr>
          <w:rFonts w:ascii="Arial" w:hAnsi="Arial" w:cs="Arial"/>
          <w:b/>
          <w:sz w:val="22"/>
        </w:rPr>
        <w:t>борот розничной торговли</w:t>
      </w:r>
      <w:r w:rsidR="00F94734" w:rsidRPr="00C078A9">
        <w:rPr>
          <w:rFonts w:ascii="Arial" w:hAnsi="Arial" w:cs="Arial"/>
          <w:sz w:val="22"/>
        </w:rPr>
        <w:t xml:space="preserve"> </w:t>
      </w:r>
      <w:r w:rsidRPr="00C078A9">
        <w:rPr>
          <w:rFonts w:ascii="Arial" w:hAnsi="Arial" w:cs="Arial"/>
          <w:sz w:val="22"/>
          <w:lang w:val="ru-RU"/>
        </w:rPr>
        <w:t>в</w:t>
      </w:r>
      <w:r w:rsidRPr="00C078A9">
        <w:rPr>
          <w:rFonts w:ascii="Arial" w:hAnsi="Arial" w:cs="Arial"/>
          <w:sz w:val="22"/>
        </w:rPr>
        <w:t xml:space="preserve"> </w:t>
      </w:r>
      <w:r w:rsidR="00D564E4">
        <w:rPr>
          <w:rFonts w:ascii="Arial" w:hAnsi="Arial" w:cs="Arial"/>
          <w:sz w:val="22"/>
          <w:lang w:val="ru-RU"/>
        </w:rPr>
        <w:t>январе</w:t>
      </w:r>
      <w:r w:rsidR="00344937">
        <w:rPr>
          <w:rFonts w:ascii="Arial" w:hAnsi="Arial" w:cs="Arial"/>
          <w:sz w:val="22"/>
          <w:lang w:val="ru-RU"/>
        </w:rPr>
        <w:t>-</w:t>
      </w:r>
      <w:r w:rsidR="0017708E">
        <w:rPr>
          <w:rFonts w:ascii="Arial" w:hAnsi="Arial" w:cs="Arial"/>
          <w:sz w:val="22"/>
          <w:szCs w:val="22"/>
          <w:lang w:val="ru-RU"/>
        </w:rPr>
        <w:t>августе</w:t>
      </w:r>
      <w:r w:rsidRPr="00C078A9">
        <w:rPr>
          <w:rFonts w:ascii="Arial" w:hAnsi="Arial" w:cs="Arial"/>
          <w:sz w:val="22"/>
          <w:lang w:val="ru-RU"/>
        </w:rPr>
        <w:t xml:space="preserve"> </w:t>
      </w:r>
      <w:r w:rsidRPr="00C078A9">
        <w:rPr>
          <w:rFonts w:ascii="Arial" w:hAnsi="Arial" w:cs="Arial"/>
          <w:sz w:val="22"/>
        </w:rPr>
        <w:t>20</w:t>
      </w:r>
      <w:r w:rsidRPr="00C078A9">
        <w:rPr>
          <w:rFonts w:ascii="Arial" w:hAnsi="Arial" w:cs="Arial"/>
          <w:sz w:val="22"/>
          <w:lang w:val="ru-RU"/>
        </w:rPr>
        <w:t>2</w:t>
      </w:r>
      <w:r w:rsidR="00E653FE" w:rsidRPr="00C078A9">
        <w:rPr>
          <w:rFonts w:ascii="Arial" w:hAnsi="Arial" w:cs="Arial"/>
          <w:sz w:val="22"/>
          <w:lang w:val="ru-RU"/>
        </w:rPr>
        <w:t>4</w:t>
      </w:r>
      <w:r w:rsidRPr="00C078A9">
        <w:rPr>
          <w:rFonts w:ascii="Arial" w:hAnsi="Arial" w:cs="Arial"/>
          <w:sz w:val="22"/>
        </w:rPr>
        <w:t xml:space="preserve"> год</w:t>
      </w:r>
      <w:r w:rsidRPr="00C078A9">
        <w:rPr>
          <w:rFonts w:ascii="Arial" w:hAnsi="Arial" w:cs="Arial"/>
          <w:sz w:val="22"/>
          <w:lang w:val="ru-RU"/>
        </w:rPr>
        <w:t>а</w:t>
      </w:r>
      <w:r w:rsidRPr="00C078A9">
        <w:rPr>
          <w:rFonts w:ascii="Arial" w:hAnsi="Arial" w:cs="Arial"/>
          <w:sz w:val="22"/>
        </w:rPr>
        <w:t xml:space="preserve"> </w:t>
      </w:r>
      <w:r w:rsidR="00F94734" w:rsidRPr="00C078A9">
        <w:rPr>
          <w:rFonts w:ascii="Arial" w:hAnsi="Arial" w:cs="Arial"/>
          <w:sz w:val="22"/>
        </w:rPr>
        <w:t>составил</w:t>
      </w:r>
      <w:r w:rsidR="00A9488C" w:rsidRPr="00C078A9">
        <w:rPr>
          <w:rFonts w:ascii="Arial" w:hAnsi="Arial" w:cs="Arial"/>
          <w:sz w:val="22"/>
          <w:lang w:val="ru-RU"/>
        </w:rPr>
        <w:t xml:space="preserve"> </w:t>
      </w:r>
      <w:r w:rsidR="00D3743E">
        <w:rPr>
          <w:rFonts w:ascii="Arial" w:hAnsi="Arial" w:cs="Arial"/>
          <w:sz w:val="22"/>
          <w:lang w:val="ru-RU"/>
        </w:rPr>
        <w:t>221449,7</w:t>
      </w:r>
      <w:r w:rsidR="00F0502A" w:rsidRPr="00C078A9">
        <w:rPr>
          <w:rFonts w:ascii="Arial" w:hAnsi="Arial" w:cs="Arial"/>
          <w:sz w:val="22"/>
          <w:lang w:val="ru-RU" w:eastAsia="ru-RU"/>
        </w:rPr>
        <w:t xml:space="preserve"> </w:t>
      </w:r>
      <w:proofErr w:type="gramStart"/>
      <w:r w:rsidR="00564EF4" w:rsidRPr="00C078A9">
        <w:rPr>
          <w:rFonts w:ascii="Arial" w:hAnsi="Arial" w:cs="Arial"/>
          <w:sz w:val="22"/>
        </w:rPr>
        <w:t>млн</w:t>
      </w:r>
      <w:proofErr w:type="gramEnd"/>
      <w:r w:rsidR="008A0CDD" w:rsidRPr="00C078A9">
        <w:rPr>
          <w:rFonts w:ascii="Arial" w:hAnsi="Arial" w:cs="Arial"/>
          <w:sz w:val="22"/>
          <w:lang w:val="ru-RU"/>
        </w:rPr>
        <w:t xml:space="preserve"> </w:t>
      </w:r>
      <w:r w:rsidR="00F94734" w:rsidRPr="00C078A9">
        <w:rPr>
          <w:rFonts w:ascii="Arial" w:hAnsi="Arial" w:cs="Arial"/>
          <w:sz w:val="22"/>
        </w:rPr>
        <w:t>рублей</w:t>
      </w:r>
      <w:r w:rsidRPr="00C078A9">
        <w:rPr>
          <w:rFonts w:ascii="Arial" w:hAnsi="Arial" w:cs="Arial"/>
          <w:sz w:val="22"/>
          <w:lang w:val="ru-RU"/>
        </w:rPr>
        <w:t>,</w:t>
      </w:r>
      <w:r w:rsidR="00F94734" w:rsidRPr="00C078A9">
        <w:rPr>
          <w:rFonts w:ascii="Arial" w:hAnsi="Arial" w:cs="Arial"/>
          <w:sz w:val="22"/>
        </w:rPr>
        <w:t xml:space="preserve"> и</w:t>
      </w:r>
      <w:r w:rsidRPr="00C078A9">
        <w:rPr>
          <w:rFonts w:ascii="Arial" w:hAnsi="Arial" w:cs="Arial"/>
          <w:sz w:val="22"/>
          <w:lang w:val="ru-RU"/>
        </w:rPr>
        <w:t>ли</w:t>
      </w:r>
      <w:r w:rsidR="00F94734" w:rsidRPr="00C078A9">
        <w:rPr>
          <w:rFonts w:ascii="Arial" w:hAnsi="Arial" w:cs="Arial"/>
          <w:sz w:val="22"/>
        </w:rPr>
        <w:t xml:space="preserve"> </w:t>
      </w:r>
      <w:r w:rsidR="00A9488C" w:rsidRPr="00C078A9">
        <w:rPr>
          <w:rFonts w:ascii="Arial" w:hAnsi="Arial" w:cs="Arial"/>
          <w:sz w:val="22"/>
          <w:lang w:val="ru-RU"/>
        </w:rPr>
        <w:t>1</w:t>
      </w:r>
      <w:r w:rsidR="00D3743E">
        <w:rPr>
          <w:rFonts w:ascii="Arial" w:hAnsi="Arial" w:cs="Arial"/>
          <w:sz w:val="22"/>
          <w:lang w:val="ru-RU"/>
        </w:rPr>
        <w:t>10</w:t>
      </w:r>
      <w:r w:rsidR="009F04F2" w:rsidRPr="00C078A9">
        <w:rPr>
          <w:rFonts w:ascii="Arial" w:hAnsi="Arial" w:cs="Arial"/>
          <w:sz w:val="22"/>
          <w:lang w:val="ru-RU"/>
        </w:rPr>
        <w:t>,</w:t>
      </w:r>
      <w:r w:rsidR="00D3743E">
        <w:rPr>
          <w:rFonts w:ascii="Arial" w:hAnsi="Arial" w:cs="Arial"/>
          <w:sz w:val="22"/>
          <w:lang w:val="ru-RU"/>
        </w:rPr>
        <w:t>4</w:t>
      </w:r>
      <w:r w:rsidR="009F04F2" w:rsidRPr="00C078A9">
        <w:rPr>
          <w:rFonts w:ascii="Arial" w:hAnsi="Arial" w:cs="Arial"/>
          <w:sz w:val="22"/>
          <w:lang w:val="ru-RU"/>
        </w:rPr>
        <w:t>%</w:t>
      </w:r>
      <w:r w:rsidRPr="00C078A9">
        <w:rPr>
          <w:rFonts w:ascii="Arial" w:hAnsi="Arial" w:cs="Arial"/>
          <w:sz w:val="22"/>
          <w:lang w:val="ru-RU"/>
        </w:rPr>
        <w:t xml:space="preserve"> (в сопоставимых ценах) к </w:t>
      </w:r>
      <w:r w:rsidR="00D564E4">
        <w:rPr>
          <w:rFonts w:ascii="Arial" w:hAnsi="Arial" w:cs="Arial"/>
          <w:sz w:val="22"/>
          <w:lang w:val="ru-RU"/>
        </w:rPr>
        <w:t>январю</w:t>
      </w:r>
      <w:r w:rsidR="00344937">
        <w:rPr>
          <w:rFonts w:ascii="Arial" w:hAnsi="Arial" w:cs="Arial"/>
          <w:sz w:val="22"/>
          <w:lang w:val="ru-RU"/>
        </w:rPr>
        <w:t>-</w:t>
      </w:r>
      <w:r w:rsidR="0017708E">
        <w:rPr>
          <w:rFonts w:ascii="Arial" w:hAnsi="Arial" w:cs="Arial"/>
          <w:sz w:val="22"/>
          <w:szCs w:val="22"/>
          <w:lang w:val="ru-RU"/>
        </w:rPr>
        <w:t>августу</w:t>
      </w:r>
      <w:r w:rsidR="00F9585D">
        <w:rPr>
          <w:rFonts w:ascii="Arial" w:hAnsi="Arial" w:cs="Arial"/>
          <w:sz w:val="22"/>
          <w:lang w:val="ru-RU"/>
        </w:rPr>
        <w:t xml:space="preserve"> </w:t>
      </w:r>
      <w:r w:rsidRPr="00C078A9">
        <w:rPr>
          <w:rFonts w:ascii="Arial" w:hAnsi="Arial" w:cs="Arial"/>
          <w:sz w:val="22"/>
          <w:lang w:val="ru-RU"/>
        </w:rPr>
        <w:t>предыдущего года.</w:t>
      </w:r>
    </w:p>
    <w:p w:rsidR="001D2DC6" w:rsidRPr="001D2DC6" w:rsidRDefault="001D2DC6" w:rsidP="009F2DE6">
      <w:pPr>
        <w:keepNext/>
        <w:tabs>
          <w:tab w:val="center" w:pos="4535"/>
          <w:tab w:val="left" w:pos="7905"/>
        </w:tabs>
        <w:spacing w:before="360" w:after="240"/>
        <w:ind w:firstLine="0"/>
        <w:jc w:val="center"/>
        <w:outlineLvl w:val="3"/>
        <w:rPr>
          <w:rFonts w:cs="Arial"/>
          <w:b/>
          <w:iCs/>
          <w:sz w:val="18"/>
          <w:szCs w:val="22"/>
        </w:rPr>
      </w:pPr>
      <w:r w:rsidRPr="001D2DC6">
        <w:rPr>
          <w:rFonts w:cs="Arial"/>
          <w:b/>
          <w:iCs/>
          <w:sz w:val="18"/>
          <w:szCs w:val="22"/>
        </w:rPr>
        <w:t>ДИНАМИКА ОБОРОТА РОЗНИЧНОЙ ТОРГОВЛИ</w:t>
      </w: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988"/>
        <w:gridCol w:w="1190"/>
        <w:gridCol w:w="1190"/>
        <w:gridCol w:w="1190"/>
        <w:gridCol w:w="1190"/>
        <w:gridCol w:w="1190"/>
        <w:gridCol w:w="1191"/>
      </w:tblGrid>
      <w:tr w:rsidR="001D2DC6" w:rsidRPr="00C078A9" w:rsidTr="00867D81">
        <w:tc>
          <w:tcPr>
            <w:tcW w:w="1988" w:type="dxa"/>
            <w:vMerge w:val="restart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3570" w:type="dxa"/>
            <w:gridSpan w:val="3"/>
            <w:vAlign w:val="center"/>
          </w:tcPr>
          <w:p w:rsidR="001D2DC6" w:rsidRPr="00867D81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202</w:t>
            </w:r>
            <w:r w:rsidRPr="00C078A9">
              <w:rPr>
                <w:rFonts w:cs="Arial"/>
                <w:sz w:val="20"/>
                <w:lang w:val="en-US"/>
              </w:rPr>
              <w:t>3</w:t>
            </w:r>
            <w:r w:rsidRPr="00C078A9">
              <w:rPr>
                <w:rFonts w:cs="Arial"/>
                <w:sz w:val="20"/>
              </w:rPr>
              <w:t xml:space="preserve"> г.</w:t>
            </w:r>
          </w:p>
        </w:tc>
        <w:tc>
          <w:tcPr>
            <w:tcW w:w="3571" w:type="dxa"/>
            <w:gridSpan w:val="3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202</w:t>
            </w:r>
            <w:r w:rsidRPr="00C078A9">
              <w:rPr>
                <w:rFonts w:cs="Arial"/>
                <w:sz w:val="20"/>
                <w:lang w:val="en-US"/>
              </w:rPr>
              <w:t>4</w:t>
            </w:r>
            <w:r w:rsidRPr="00C078A9">
              <w:rPr>
                <w:rFonts w:cs="Arial"/>
                <w:sz w:val="20"/>
              </w:rPr>
              <w:t xml:space="preserve"> г.</w:t>
            </w:r>
            <w:r w:rsidR="000F2404" w:rsidRPr="000F2404">
              <w:rPr>
                <w:rFonts w:cs="Arial"/>
                <w:sz w:val="20"/>
                <w:vertAlign w:val="superscript"/>
              </w:rPr>
              <w:t>1)</w:t>
            </w:r>
          </w:p>
        </w:tc>
      </w:tr>
      <w:tr w:rsidR="001D2DC6" w:rsidRPr="00C078A9" w:rsidTr="00867D81">
        <w:tc>
          <w:tcPr>
            <w:tcW w:w="1988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Merge w:val="restart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gramStart"/>
            <w:r w:rsidRPr="00C078A9">
              <w:rPr>
                <w:rFonts w:cs="Arial"/>
                <w:sz w:val="20"/>
              </w:rPr>
              <w:t>млн</w:t>
            </w:r>
            <w:proofErr w:type="gram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рублей</w:t>
            </w:r>
          </w:p>
        </w:tc>
        <w:tc>
          <w:tcPr>
            <w:tcW w:w="2380" w:type="dxa"/>
            <w:gridSpan w:val="2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  <w:vertAlign w:val="superscript"/>
              </w:rPr>
            </w:pPr>
            <w:r w:rsidRPr="00C078A9">
              <w:rPr>
                <w:rFonts w:cs="Arial"/>
                <w:sz w:val="20"/>
              </w:rPr>
              <w:t xml:space="preserve">в % к </w:t>
            </w:r>
            <w:r w:rsidR="000F2404">
              <w:rPr>
                <w:rFonts w:cs="Arial"/>
                <w:sz w:val="20"/>
                <w:vertAlign w:val="superscript"/>
              </w:rPr>
              <w:t>2</w:t>
            </w:r>
            <w:r w:rsidRPr="00C078A9">
              <w:rPr>
                <w:rFonts w:cs="Arial"/>
                <w:sz w:val="20"/>
                <w:vertAlign w:val="superscript"/>
              </w:rPr>
              <w:t>)</w:t>
            </w:r>
          </w:p>
        </w:tc>
        <w:tc>
          <w:tcPr>
            <w:tcW w:w="1190" w:type="dxa"/>
            <w:vMerge w:val="restart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gramStart"/>
            <w:r w:rsidRPr="00C078A9">
              <w:rPr>
                <w:rFonts w:cs="Arial"/>
                <w:sz w:val="20"/>
              </w:rPr>
              <w:t>млн</w:t>
            </w:r>
            <w:proofErr w:type="gram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рублей</w:t>
            </w:r>
          </w:p>
        </w:tc>
        <w:tc>
          <w:tcPr>
            <w:tcW w:w="2381" w:type="dxa"/>
            <w:gridSpan w:val="2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 xml:space="preserve">в % к </w:t>
            </w:r>
            <w:r w:rsidR="000F2404">
              <w:rPr>
                <w:rFonts w:cs="Arial"/>
                <w:sz w:val="20"/>
                <w:vertAlign w:val="superscript"/>
              </w:rPr>
              <w:t>2</w:t>
            </w:r>
            <w:r w:rsidRPr="00C078A9">
              <w:rPr>
                <w:rFonts w:cs="Arial"/>
                <w:sz w:val="20"/>
                <w:vertAlign w:val="superscript"/>
              </w:rPr>
              <w:t>)</w:t>
            </w:r>
          </w:p>
        </w:tc>
      </w:tr>
      <w:tr w:rsidR="001D2DC6" w:rsidRPr="00C078A9" w:rsidTr="00867D81">
        <w:tc>
          <w:tcPr>
            <w:tcW w:w="1988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соотве</w:t>
            </w:r>
            <w:proofErr w:type="gramStart"/>
            <w:r w:rsidRPr="00C078A9">
              <w:rPr>
                <w:rFonts w:cs="Arial"/>
                <w:sz w:val="20"/>
              </w:rPr>
              <w:t>т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ствующему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 предыду</w:t>
            </w:r>
            <w:r w:rsidRPr="00C078A9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90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предыд</w:t>
            </w:r>
            <w:proofErr w:type="gramStart"/>
            <w:r w:rsidRPr="00C078A9">
              <w:rPr>
                <w:rFonts w:cs="Arial"/>
                <w:sz w:val="20"/>
              </w:rPr>
              <w:t>у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</w:t>
            </w:r>
          </w:p>
        </w:tc>
        <w:tc>
          <w:tcPr>
            <w:tcW w:w="1190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соотве</w:t>
            </w:r>
            <w:proofErr w:type="gramStart"/>
            <w:r w:rsidRPr="00C078A9">
              <w:rPr>
                <w:rFonts w:cs="Arial"/>
                <w:sz w:val="20"/>
              </w:rPr>
              <w:t>т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ствующему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 предыду</w:t>
            </w:r>
            <w:r w:rsidRPr="00C078A9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91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предыд</w:t>
            </w:r>
            <w:proofErr w:type="gramStart"/>
            <w:r w:rsidRPr="00C078A9">
              <w:rPr>
                <w:rFonts w:cs="Arial"/>
                <w:sz w:val="20"/>
              </w:rPr>
              <w:t>у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Январь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20791,4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92,2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80,4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24604,6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110,6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D75FCD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82,7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left="57" w:firstLine="0"/>
              <w:jc w:val="left"/>
              <w:rPr>
                <w:rFonts w:cs="Arial"/>
                <w:iCs/>
                <w:sz w:val="20"/>
              </w:rPr>
            </w:pPr>
            <w:r w:rsidRPr="00C078A9">
              <w:rPr>
                <w:rFonts w:cs="Arial"/>
                <w:iCs/>
                <w:sz w:val="20"/>
              </w:rPr>
              <w:t>Февраль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20571,4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91,7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98,7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25019,1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113,2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D75FCD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101,1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left="57" w:firstLine="0"/>
              <w:jc w:val="left"/>
              <w:rPr>
                <w:rFonts w:cs="Arial"/>
                <w:iCs/>
                <w:sz w:val="20"/>
              </w:rPr>
            </w:pPr>
            <w:r w:rsidRPr="00C078A9">
              <w:rPr>
                <w:rFonts w:cs="Arial"/>
                <w:iCs/>
                <w:sz w:val="20"/>
              </w:rPr>
              <w:t>Март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22231,0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94,2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108,0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BB2251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26</w:t>
            </w:r>
            <w:r w:rsidR="00D75FCD" w:rsidRPr="00220744">
              <w:rPr>
                <w:rFonts w:cs="Arial"/>
                <w:sz w:val="20"/>
              </w:rPr>
              <w:t>889,</w:t>
            </w:r>
            <w:r w:rsidR="00F50165" w:rsidRPr="00220744">
              <w:rPr>
                <w:rFonts w:cs="Arial"/>
                <w:sz w:val="20"/>
                <w:lang w:val="en-US"/>
              </w:rPr>
              <w:t>3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112</w:t>
            </w:r>
            <w:r w:rsidR="009F0D4B" w:rsidRPr="00220744">
              <w:rPr>
                <w:rFonts w:cs="Arial"/>
                <w:sz w:val="20"/>
              </w:rPr>
              <w:t>,</w:t>
            </w:r>
            <w:r w:rsidRPr="00220744">
              <w:rPr>
                <w:rFonts w:cs="Arial"/>
                <w:sz w:val="20"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107,</w:t>
            </w:r>
            <w:r w:rsidR="00D75FCD" w:rsidRPr="00220744">
              <w:rPr>
                <w:rFonts w:cs="Arial"/>
                <w:sz w:val="20"/>
              </w:rPr>
              <w:t>4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left="57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63593,7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92,8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87701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87,7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  <w:lang w:val="en-US"/>
              </w:rPr>
            </w:pPr>
            <w:r w:rsidRPr="00220744">
              <w:rPr>
                <w:rFonts w:cs="Arial"/>
                <w:b/>
                <w:sz w:val="20"/>
              </w:rPr>
              <w:t>7</w:t>
            </w:r>
            <w:r w:rsidR="00D75FCD" w:rsidRPr="00220744">
              <w:rPr>
                <w:rFonts w:cs="Arial"/>
                <w:b/>
                <w:sz w:val="20"/>
              </w:rPr>
              <w:t>6513,0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A55C9A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  <w:lang w:val="en-US"/>
              </w:rPr>
            </w:pPr>
            <w:r w:rsidRPr="00220744">
              <w:rPr>
                <w:rFonts w:cs="Arial"/>
                <w:b/>
                <w:sz w:val="20"/>
                <w:vertAlign w:val="superscript"/>
                <w:lang w:val="en-US"/>
              </w:rPr>
              <w:t xml:space="preserve"> </w:t>
            </w:r>
            <w:r w:rsidRPr="00220744">
              <w:rPr>
                <w:rFonts w:cs="Arial"/>
                <w:b/>
                <w:sz w:val="20"/>
                <w:lang w:val="en-US"/>
              </w:rPr>
              <w:t>112</w:t>
            </w:r>
            <w:r w:rsidRPr="00220744">
              <w:rPr>
                <w:rFonts w:cs="Arial"/>
                <w:b/>
                <w:sz w:val="20"/>
              </w:rPr>
              <w:t>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DA6D4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220744">
              <w:rPr>
                <w:rFonts w:cs="Arial"/>
                <w:b/>
                <w:sz w:val="20"/>
                <w:lang w:val="en-US"/>
              </w:rPr>
              <w:t>90</w:t>
            </w:r>
            <w:r w:rsidRPr="00220744">
              <w:rPr>
                <w:rFonts w:cs="Arial"/>
                <w:b/>
                <w:sz w:val="20"/>
              </w:rPr>
              <w:t>,7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left="57" w:firstLine="0"/>
              <w:jc w:val="left"/>
              <w:rPr>
                <w:rFonts w:cs="Arial"/>
                <w:iCs/>
                <w:sz w:val="20"/>
              </w:rPr>
            </w:pPr>
            <w:r w:rsidRPr="00C078A9">
              <w:rPr>
                <w:rFonts w:cs="Arial"/>
                <w:iCs/>
                <w:sz w:val="20"/>
              </w:rPr>
              <w:t>Апрель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22998,9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112,4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103,5</w:t>
            </w:r>
          </w:p>
        </w:tc>
        <w:tc>
          <w:tcPr>
            <w:tcW w:w="1190" w:type="dxa"/>
            <w:vAlign w:val="bottom"/>
          </w:tcPr>
          <w:p w:rsidR="001D2DC6" w:rsidRPr="00D3743E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27501,2</w:t>
            </w:r>
            <w:r w:rsidR="0046060B" w:rsidRPr="0046060B">
              <w:rPr>
                <w:rFonts w:cs="Arial"/>
                <w:sz w:val="20"/>
                <w:vertAlign w:val="superscript"/>
              </w:rPr>
              <w:t>3)</w:t>
            </w:r>
          </w:p>
        </w:tc>
        <w:tc>
          <w:tcPr>
            <w:tcW w:w="1190" w:type="dxa"/>
            <w:vAlign w:val="bottom"/>
          </w:tcPr>
          <w:p w:rsidR="001D2DC6" w:rsidRPr="00D3743E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110,8</w:t>
            </w:r>
            <w:r w:rsidR="0046060B" w:rsidRPr="0046060B">
              <w:rPr>
                <w:rFonts w:cs="Arial"/>
                <w:sz w:val="20"/>
                <w:vertAlign w:val="superscript"/>
              </w:rPr>
              <w:t>3)</w:t>
            </w:r>
          </w:p>
        </w:tc>
        <w:tc>
          <w:tcPr>
            <w:tcW w:w="1191" w:type="dxa"/>
            <w:vAlign w:val="bottom"/>
          </w:tcPr>
          <w:p w:rsidR="001D2DC6" w:rsidRPr="00D3743E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101,9</w:t>
            </w:r>
            <w:r w:rsidR="0046060B" w:rsidRPr="0046060B">
              <w:rPr>
                <w:rFonts w:cs="Arial"/>
                <w:sz w:val="20"/>
                <w:vertAlign w:val="superscript"/>
              </w:rPr>
              <w:t>3)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Май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23398,4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108,9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102,0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28524,5</w:t>
            </w:r>
            <w:r w:rsidR="0046060B" w:rsidRPr="0046060B">
              <w:rPr>
                <w:rFonts w:cs="Arial"/>
                <w:sz w:val="20"/>
                <w:vertAlign w:val="superscript"/>
              </w:rPr>
              <w:t>3)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112,4</w:t>
            </w:r>
            <w:r w:rsidR="0046060B" w:rsidRPr="0046060B">
              <w:rPr>
                <w:rFonts w:cs="Arial"/>
                <w:sz w:val="20"/>
                <w:vertAlign w:val="superscript"/>
              </w:rPr>
              <w:t>3)</w:t>
            </w:r>
          </w:p>
        </w:tc>
        <w:tc>
          <w:tcPr>
            <w:tcW w:w="1191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103,4</w:t>
            </w:r>
            <w:r w:rsidR="0046060B" w:rsidRPr="0046060B">
              <w:rPr>
                <w:rFonts w:cs="Arial"/>
                <w:sz w:val="20"/>
                <w:vertAlign w:val="superscript"/>
              </w:rPr>
              <w:t>3)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Июнь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23778,4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101,1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28579,0</w:t>
            </w:r>
            <w:r w:rsidR="0046060B" w:rsidRPr="0046060B">
              <w:rPr>
                <w:rFonts w:cs="Arial"/>
                <w:sz w:val="20"/>
                <w:vertAlign w:val="superscript"/>
              </w:rPr>
              <w:t>3)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110,9</w:t>
            </w:r>
            <w:r w:rsidR="0046060B" w:rsidRPr="0046060B">
              <w:rPr>
                <w:rFonts w:cs="Arial"/>
                <w:sz w:val="20"/>
                <w:vertAlign w:val="superscript"/>
              </w:rPr>
              <w:t>3)</w:t>
            </w:r>
          </w:p>
        </w:tc>
        <w:tc>
          <w:tcPr>
            <w:tcW w:w="1191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99,8</w:t>
            </w:r>
            <w:r w:rsidR="0046060B" w:rsidRPr="0046060B">
              <w:rPr>
                <w:rFonts w:cs="Arial"/>
                <w:sz w:val="20"/>
                <w:vertAlign w:val="superscript"/>
              </w:rPr>
              <w:t>3)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left="57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II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70175,8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109,5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110,4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84604,8</w:t>
            </w:r>
            <w:r w:rsidR="0046060B" w:rsidRPr="0046060B">
              <w:rPr>
                <w:rFonts w:cs="Arial"/>
                <w:b/>
                <w:sz w:val="20"/>
                <w:vertAlign w:val="superscript"/>
              </w:rPr>
              <w:t>3)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111,3</w:t>
            </w:r>
            <w:r w:rsidR="0046060B" w:rsidRPr="0046060B">
              <w:rPr>
                <w:rFonts w:cs="Arial"/>
                <w:b/>
                <w:sz w:val="20"/>
                <w:vertAlign w:val="superscript"/>
              </w:rPr>
              <w:t>3)</w:t>
            </w:r>
          </w:p>
        </w:tc>
        <w:tc>
          <w:tcPr>
            <w:tcW w:w="1191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109,5</w:t>
            </w:r>
            <w:r w:rsidR="0046060B" w:rsidRPr="0046060B">
              <w:rPr>
                <w:rFonts w:cs="Arial"/>
                <w:b/>
                <w:sz w:val="20"/>
                <w:vertAlign w:val="superscript"/>
              </w:rPr>
              <w:t>3)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left="57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</w:t>
            </w:r>
            <w:r w:rsidRPr="00C078A9">
              <w:rPr>
                <w:rFonts w:cs="Arial"/>
                <w:b/>
                <w:sz w:val="20"/>
              </w:rPr>
              <w:t xml:space="preserve"> полугодие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133769,5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101,2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161117,8</w:t>
            </w:r>
            <w:r w:rsidR="0046060B" w:rsidRPr="0046060B">
              <w:rPr>
                <w:rFonts w:cs="Arial"/>
                <w:b/>
                <w:sz w:val="20"/>
                <w:vertAlign w:val="superscript"/>
              </w:rPr>
              <w:t>3)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111,7</w:t>
            </w:r>
            <w:r w:rsidR="0046060B" w:rsidRPr="0046060B">
              <w:rPr>
                <w:rFonts w:cs="Arial"/>
                <w:b/>
                <w:sz w:val="20"/>
                <w:vertAlign w:val="superscript"/>
              </w:rPr>
              <w:t>3)</w:t>
            </w:r>
          </w:p>
        </w:tc>
        <w:tc>
          <w:tcPr>
            <w:tcW w:w="1191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Июль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25387,6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105,6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30153,8</w:t>
            </w:r>
            <w:r w:rsidR="0046060B" w:rsidRPr="0046060B">
              <w:rPr>
                <w:rFonts w:cs="Arial"/>
                <w:sz w:val="20"/>
                <w:vertAlign w:val="superscript"/>
              </w:rPr>
              <w:t>3)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110,0</w:t>
            </w:r>
            <w:r w:rsidR="0046060B" w:rsidRPr="0046060B">
              <w:rPr>
                <w:rFonts w:cs="Arial"/>
                <w:sz w:val="20"/>
                <w:vertAlign w:val="superscript"/>
              </w:rPr>
              <w:t>3)</w:t>
            </w:r>
          </w:p>
        </w:tc>
        <w:tc>
          <w:tcPr>
            <w:tcW w:w="1191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104,9</w:t>
            </w:r>
            <w:r w:rsidR="0046060B" w:rsidRPr="0046060B">
              <w:rPr>
                <w:rFonts w:cs="Arial"/>
                <w:sz w:val="20"/>
                <w:vertAlign w:val="superscript"/>
              </w:rPr>
              <w:t>3)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Август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26683,6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112,2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104,8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30178,1</w:t>
            </w:r>
          </w:p>
        </w:tc>
        <w:tc>
          <w:tcPr>
            <w:tcW w:w="1190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104,5</w:t>
            </w:r>
          </w:p>
        </w:tc>
        <w:tc>
          <w:tcPr>
            <w:tcW w:w="1191" w:type="dxa"/>
            <w:vAlign w:val="bottom"/>
          </w:tcPr>
          <w:p w:rsidR="001D2DC6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99,6</w:t>
            </w:r>
          </w:p>
        </w:tc>
      </w:tr>
      <w:tr w:rsidR="0017708E" w:rsidRPr="00C078A9" w:rsidTr="00867D81">
        <w:tc>
          <w:tcPr>
            <w:tcW w:w="1988" w:type="dxa"/>
            <w:vAlign w:val="bottom"/>
          </w:tcPr>
          <w:p w:rsidR="0017708E" w:rsidRPr="00C078A9" w:rsidRDefault="0017708E" w:rsidP="00E72AF1">
            <w:pPr>
              <w:autoSpaceDE w:val="0"/>
              <w:autoSpaceDN w:val="0"/>
              <w:spacing w:before="100" w:after="60"/>
              <w:ind w:left="57" w:firstLine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Январь</w:t>
            </w:r>
            <w:r w:rsidR="00344937">
              <w:rPr>
                <w:rFonts w:cs="Arial"/>
                <w:sz w:val="20"/>
              </w:rPr>
              <w:t>-</w:t>
            </w:r>
            <w:r w:rsidRPr="003E7C5A">
              <w:rPr>
                <w:rFonts w:cs="Arial"/>
                <w:sz w:val="20"/>
                <w:szCs w:val="22"/>
              </w:rPr>
              <w:t>август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7708E" w:rsidRPr="00C078A9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185840,7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7708E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7708E" w:rsidRPr="00C078A9" w:rsidRDefault="0017708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7708E" w:rsidRPr="00C078A9" w:rsidRDefault="00D3743E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221449,7</w:t>
            </w:r>
          </w:p>
        </w:tc>
        <w:tc>
          <w:tcPr>
            <w:tcW w:w="1190" w:type="dxa"/>
            <w:vAlign w:val="bottom"/>
          </w:tcPr>
          <w:p w:rsidR="0017708E" w:rsidRPr="00C078A9" w:rsidRDefault="00D3743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110,4</w:t>
            </w:r>
          </w:p>
        </w:tc>
        <w:tc>
          <w:tcPr>
            <w:tcW w:w="1191" w:type="dxa"/>
            <w:vAlign w:val="bottom"/>
          </w:tcPr>
          <w:p w:rsidR="0017708E" w:rsidRPr="00C078A9" w:rsidRDefault="0017708E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Сентябрь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26201,2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114,4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96,8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left="57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III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78272,4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111,3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109,6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left="57" w:right="-57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Январь</w:t>
            </w:r>
            <w:r w:rsidR="00344937">
              <w:rPr>
                <w:rFonts w:cs="Arial"/>
                <w:b/>
                <w:sz w:val="20"/>
              </w:rPr>
              <w:t>-</w:t>
            </w:r>
            <w:r w:rsidRPr="00C078A9">
              <w:rPr>
                <w:rFonts w:cs="Arial"/>
                <w:b/>
                <w:sz w:val="20"/>
              </w:rPr>
              <w:t>сентябрь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212041,9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104,7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Октябрь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26683,8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110,1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100,8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Ноябрь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26181,0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97,2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left="57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Декабрь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29462,5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111,5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sz w:val="20"/>
                <w:lang w:val="en-US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left="57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IV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82327,4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108,2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102,1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left="57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Год в целом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7157C4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294369,3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105,6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E72AF1">
            <w:pPr>
              <w:autoSpaceDE w:val="0"/>
              <w:autoSpaceDN w:val="0"/>
              <w:spacing w:before="10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3F6236" w:rsidRPr="00C078A9" w:rsidTr="00867D81">
        <w:tc>
          <w:tcPr>
            <w:tcW w:w="9129" w:type="dxa"/>
            <w:gridSpan w:val="7"/>
            <w:vAlign w:val="bottom"/>
          </w:tcPr>
          <w:p w:rsidR="003F6236" w:rsidRDefault="00867D81" w:rsidP="00C078A9">
            <w:pPr>
              <w:spacing w:before="40" w:after="40"/>
              <w:ind w:left="57" w:right="57"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vertAlign w:val="superscript"/>
              </w:rPr>
              <w:t>1</w:t>
            </w:r>
            <w:r w:rsidR="003F6236" w:rsidRPr="00C078A9">
              <w:rPr>
                <w:rFonts w:cs="Arial"/>
                <w:sz w:val="18"/>
                <w:vertAlign w:val="superscript"/>
              </w:rPr>
              <w:t>)</w:t>
            </w:r>
            <w:r w:rsidR="000F2404">
              <w:rPr>
                <w:rFonts w:cs="Arial"/>
                <w:sz w:val="18"/>
              </w:rPr>
              <w:t xml:space="preserve"> </w:t>
            </w:r>
            <w:r w:rsidR="00CF2CC2">
              <w:rPr>
                <w:rFonts w:cs="Arial"/>
                <w:sz w:val="18"/>
              </w:rPr>
              <w:t xml:space="preserve">Оперативные </w:t>
            </w:r>
            <w:r w:rsidR="000F2404">
              <w:rPr>
                <w:rFonts w:cs="Arial"/>
                <w:sz w:val="18"/>
              </w:rPr>
              <w:t>данные.</w:t>
            </w:r>
          </w:p>
          <w:p w:rsidR="003F6236" w:rsidRDefault="000F2404" w:rsidP="000F2404">
            <w:pPr>
              <w:spacing w:before="40" w:after="40"/>
              <w:ind w:left="57" w:right="57"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vertAlign w:val="superscript"/>
              </w:rPr>
              <w:t>2</w:t>
            </w:r>
            <w:r w:rsidRPr="00C078A9">
              <w:rPr>
                <w:rFonts w:cs="Arial"/>
                <w:sz w:val="18"/>
                <w:vertAlign w:val="superscript"/>
              </w:rPr>
              <w:t>)</w:t>
            </w:r>
            <w:r w:rsidRPr="00C078A9">
              <w:rPr>
                <w:rFonts w:cs="Arial"/>
                <w:sz w:val="18"/>
              </w:rPr>
              <w:t xml:space="preserve"> В сопоставимых ценах.</w:t>
            </w:r>
          </w:p>
          <w:p w:rsidR="00535C0B" w:rsidRPr="00C078A9" w:rsidRDefault="00E72AF1" w:rsidP="000F2404">
            <w:pPr>
              <w:spacing w:before="40" w:after="40"/>
              <w:ind w:left="57" w:right="57" w:firstLine="0"/>
              <w:rPr>
                <w:rFonts w:cs="Arial"/>
                <w:sz w:val="18"/>
              </w:rPr>
            </w:pPr>
            <w:r w:rsidRPr="00E72AF1">
              <w:rPr>
                <w:sz w:val="18"/>
                <w:vertAlign w:val="superscript"/>
                <w:lang w:eastAsia="x-none"/>
              </w:rPr>
              <w:t>3</w:t>
            </w:r>
            <w:r w:rsidRPr="00DE0FA3">
              <w:rPr>
                <w:sz w:val="18"/>
                <w:vertAlign w:val="superscript"/>
                <w:lang w:val="x-none" w:eastAsia="x-none"/>
              </w:rPr>
              <w:t>)</w:t>
            </w:r>
            <w:r w:rsidRPr="00DE0FA3">
              <w:rPr>
                <w:sz w:val="18"/>
                <w:lang w:val="x-none" w:eastAsia="x-none"/>
              </w:rPr>
              <w:t xml:space="preserve"> </w:t>
            </w:r>
            <w:r w:rsidRPr="00DE0FA3">
              <w:rPr>
                <w:sz w:val="18"/>
                <w:lang w:eastAsia="x-none"/>
              </w:rPr>
              <w:t>Данные уточнены по итогам ежеквартальных обследований малых предприятий и организаций, средняя численность которых не превышает 15 человек, не относящихся к субъектам малого предпринимательства. Кроме того учтены изменения, внесенные респондентами в ранее предоставленные оперативные данные.</w:t>
            </w:r>
          </w:p>
        </w:tc>
      </w:tr>
    </w:tbl>
    <w:p w:rsidR="00D3735E" w:rsidRPr="00D3735E" w:rsidRDefault="00D3735E" w:rsidP="00D3735E">
      <w:pPr>
        <w:autoSpaceDE w:val="0"/>
        <w:autoSpaceDN w:val="0"/>
        <w:spacing w:before="240"/>
        <w:ind w:firstLine="0"/>
        <w:jc w:val="center"/>
        <w:rPr>
          <w:rFonts w:cs="Arial"/>
          <w:b/>
          <w:bCs/>
          <w:sz w:val="18"/>
          <w:szCs w:val="22"/>
        </w:rPr>
      </w:pPr>
      <w:r w:rsidRPr="00D3735E">
        <w:rPr>
          <w:rFonts w:cs="Arial"/>
          <w:b/>
          <w:bCs/>
          <w:sz w:val="18"/>
          <w:szCs w:val="22"/>
        </w:rPr>
        <w:lastRenderedPageBreak/>
        <w:t xml:space="preserve">ОБОРОТ РОЗНИЧНОЙ ТОРГОВЛИ ТОРГУЮЩИХ ОРГАНИЗАЦИЙ </w:t>
      </w:r>
      <w:r w:rsidRPr="00D3735E">
        <w:rPr>
          <w:rFonts w:cs="Arial"/>
          <w:b/>
          <w:bCs/>
          <w:sz w:val="18"/>
          <w:szCs w:val="22"/>
        </w:rPr>
        <w:br/>
        <w:t>И ПРОДАЖА ТОВАРОВ НА РОЗНИЧНЫХ РЫНКАХ И ЯРМАРКАХ</w:t>
      </w:r>
    </w:p>
    <w:p w:rsidR="00D3735E" w:rsidRPr="00D3735E" w:rsidRDefault="00D3735E" w:rsidP="00D3735E">
      <w:pPr>
        <w:autoSpaceDE w:val="0"/>
        <w:autoSpaceDN w:val="0"/>
        <w:ind w:firstLine="0"/>
        <w:jc w:val="center"/>
        <w:rPr>
          <w:rFonts w:cs="Arial"/>
          <w:b/>
          <w:bCs/>
          <w:sz w:val="18"/>
          <w:szCs w:val="22"/>
        </w:rPr>
      </w:pP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9"/>
        <w:gridCol w:w="1131"/>
        <w:gridCol w:w="1131"/>
        <w:gridCol w:w="1130"/>
        <w:gridCol w:w="1131"/>
        <w:gridCol w:w="1080"/>
        <w:gridCol w:w="1228"/>
      </w:tblGrid>
      <w:tr w:rsidR="00990508" w:rsidRPr="00D3735E" w:rsidTr="00C43905">
        <w:trPr>
          <w:cantSplit/>
        </w:trPr>
        <w:tc>
          <w:tcPr>
            <w:tcW w:w="2199" w:type="dxa"/>
            <w:vMerge w:val="restart"/>
            <w:shd w:val="clear" w:color="auto" w:fill="auto"/>
            <w:vAlign w:val="center"/>
          </w:tcPr>
          <w:p w:rsidR="00990508" w:rsidRPr="00D3735E" w:rsidRDefault="0099050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2262" w:type="dxa"/>
            <w:gridSpan w:val="2"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D3735E">
              <w:rPr>
                <w:rFonts w:cs="Arial"/>
                <w:sz w:val="20"/>
              </w:rPr>
              <w:t>Млн</w:t>
            </w:r>
            <w:proofErr w:type="gramEnd"/>
            <w:r w:rsidRPr="00D3735E">
              <w:rPr>
                <w:rFonts w:cs="Arial"/>
                <w:sz w:val="20"/>
              </w:rPr>
              <w:t xml:space="preserve"> рублей</w:t>
            </w:r>
          </w:p>
        </w:tc>
        <w:tc>
          <w:tcPr>
            <w:tcW w:w="2261" w:type="dxa"/>
            <w:gridSpan w:val="2"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b/>
                <w:sz w:val="20"/>
              </w:rPr>
            </w:pPr>
            <w:r w:rsidRPr="00D3735E">
              <w:rPr>
                <w:rFonts w:cs="Arial"/>
                <w:sz w:val="20"/>
              </w:rPr>
              <w:t xml:space="preserve">В % к </w:t>
            </w:r>
            <w:proofErr w:type="spellStart"/>
            <w:r w:rsidRPr="00D3735E">
              <w:rPr>
                <w:rFonts w:cs="Arial"/>
                <w:sz w:val="20"/>
              </w:rPr>
              <w:t>соответс</w:t>
            </w:r>
            <w:proofErr w:type="gramStart"/>
            <w:r w:rsidRPr="00D3735E">
              <w:rPr>
                <w:rFonts w:cs="Arial"/>
                <w:sz w:val="20"/>
              </w:rPr>
              <w:t>т</w:t>
            </w:r>
            <w:proofErr w:type="spellEnd"/>
            <w:r w:rsidRPr="00D3735E">
              <w:rPr>
                <w:rFonts w:cs="Arial"/>
                <w:sz w:val="20"/>
              </w:rPr>
              <w:t>-</w:t>
            </w:r>
            <w:proofErr w:type="gramEnd"/>
            <w:r w:rsidRPr="00D3735E">
              <w:rPr>
                <w:rFonts w:cs="Arial"/>
                <w:sz w:val="20"/>
              </w:rPr>
              <w:br/>
            </w:r>
            <w:proofErr w:type="spellStart"/>
            <w:r w:rsidRPr="00D3735E">
              <w:rPr>
                <w:rFonts w:cs="Arial"/>
                <w:sz w:val="20"/>
              </w:rPr>
              <w:t>вующему</w:t>
            </w:r>
            <w:proofErr w:type="spellEnd"/>
            <w:r w:rsidRPr="00D3735E">
              <w:rPr>
                <w:rFonts w:cs="Arial"/>
                <w:sz w:val="20"/>
              </w:rPr>
              <w:t xml:space="preserve"> периоду </w:t>
            </w:r>
            <w:r w:rsidRPr="00D3735E">
              <w:rPr>
                <w:rFonts w:cs="Arial"/>
                <w:sz w:val="20"/>
              </w:rPr>
              <w:br/>
              <w:t>предыдущего года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:rsidR="00990508" w:rsidRPr="00EE148D" w:rsidRDefault="001225D9" w:rsidP="001225D9">
            <w:pPr>
              <w:pStyle w:val="a5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Август</w:t>
            </w:r>
            <w:r w:rsidR="00C8714F">
              <w:rPr>
                <w:lang w:val="ru-RU"/>
              </w:rPr>
              <w:br/>
            </w:r>
            <w:r w:rsidR="00990508">
              <w:rPr>
                <w:lang w:val="ru-RU"/>
              </w:rPr>
              <w:t>202</w:t>
            </w:r>
            <w:r w:rsidR="00990508" w:rsidRPr="00C61FE4">
              <w:rPr>
                <w:lang w:val="ru-RU"/>
              </w:rPr>
              <w:t>4</w:t>
            </w:r>
            <w:r w:rsidR="00990508" w:rsidRPr="00EE148D">
              <w:rPr>
                <w:lang w:val="ru-RU"/>
              </w:rPr>
              <w:t xml:space="preserve"> г</w:t>
            </w:r>
            <w:r w:rsidR="00990508">
              <w:rPr>
                <w:lang w:val="ru-RU"/>
              </w:rPr>
              <w:t>.</w:t>
            </w:r>
            <w:r w:rsidR="00990508" w:rsidRPr="00EE148D">
              <w:rPr>
                <w:lang w:val="ru-RU"/>
              </w:rPr>
              <w:t xml:space="preserve"> </w:t>
            </w:r>
            <w:r w:rsidR="00C43905" w:rsidRPr="009D3A47">
              <w:rPr>
                <w:lang w:val="ru-RU"/>
              </w:rPr>
              <w:br/>
            </w:r>
            <w:proofErr w:type="gramStart"/>
            <w:r w:rsidR="00990508" w:rsidRPr="00EE148D">
              <w:rPr>
                <w:lang w:val="ru-RU"/>
              </w:rPr>
              <w:t>в</w:t>
            </w:r>
            <w:proofErr w:type="gramEnd"/>
            <w:r w:rsidR="00990508" w:rsidRPr="00EE148D">
              <w:rPr>
                <w:lang w:val="ru-RU"/>
              </w:rPr>
              <w:t xml:space="preserve"> % </w:t>
            </w:r>
            <w:r w:rsidR="009F2DE6">
              <w:rPr>
                <w:lang w:val="ru-RU"/>
              </w:rPr>
              <w:br/>
            </w:r>
            <w:proofErr w:type="gramStart"/>
            <w:r w:rsidR="00990508" w:rsidRPr="00EE148D">
              <w:rPr>
                <w:lang w:val="ru-RU"/>
              </w:rPr>
              <w:t>к</w:t>
            </w:r>
            <w:proofErr w:type="gramEnd"/>
            <w:r w:rsidR="009F2DE6">
              <w:rPr>
                <w:lang w:val="ru-RU"/>
              </w:rPr>
              <w:t xml:space="preserve"> </w:t>
            </w:r>
            <w:r w:rsidR="001E05DF">
              <w:rPr>
                <w:lang w:val="ru-RU"/>
              </w:rPr>
              <w:t>ию</w:t>
            </w:r>
            <w:r>
              <w:rPr>
                <w:lang w:val="ru-RU"/>
              </w:rPr>
              <w:t>л</w:t>
            </w:r>
            <w:r w:rsidR="001E05DF">
              <w:rPr>
                <w:lang w:val="ru-RU"/>
              </w:rPr>
              <w:t>ю</w:t>
            </w:r>
            <w:r w:rsidR="00C8714F">
              <w:rPr>
                <w:lang w:val="ru-RU"/>
              </w:rPr>
              <w:br/>
            </w:r>
            <w:r w:rsidR="00990508">
              <w:rPr>
                <w:lang w:val="ru-RU"/>
              </w:rPr>
              <w:t>202</w:t>
            </w:r>
            <w:r w:rsidR="00990508" w:rsidRPr="00C61FE4">
              <w:rPr>
                <w:lang w:val="ru-RU"/>
              </w:rPr>
              <w:t>4</w:t>
            </w:r>
            <w:r w:rsidR="00990508" w:rsidRPr="00EE148D">
              <w:rPr>
                <w:lang w:val="ru-RU"/>
              </w:rPr>
              <w:t xml:space="preserve"> г</w:t>
            </w:r>
            <w:r w:rsidR="00990508">
              <w:rPr>
                <w:lang w:val="ru-RU"/>
              </w:rPr>
              <w:t>.</w:t>
            </w:r>
          </w:p>
        </w:tc>
        <w:tc>
          <w:tcPr>
            <w:tcW w:w="1228" w:type="dxa"/>
            <w:vMerge w:val="restart"/>
            <w:shd w:val="clear" w:color="auto" w:fill="auto"/>
            <w:vAlign w:val="center"/>
            <w:hideMark/>
          </w:tcPr>
          <w:p w:rsidR="00990508" w:rsidRPr="0082473D" w:rsidRDefault="00990508" w:rsidP="001225D9">
            <w:pPr>
              <w:pStyle w:val="a5"/>
              <w:spacing w:line="240" w:lineRule="auto"/>
              <w:jc w:val="center"/>
              <w:rPr>
                <w:u w:val="single"/>
                <w:lang w:val="ru-RU"/>
              </w:rPr>
            </w:pPr>
            <w:proofErr w:type="spellStart"/>
            <w:r w:rsidRPr="0082473D">
              <w:rPr>
                <w:u w:val="single"/>
              </w:rPr>
              <w:t>Справочно</w:t>
            </w:r>
            <w:proofErr w:type="spellEnd"/>
            <w:r w:rsidRPr="0082473D">
              <w:rPr>
                <w:u w:val="single"/>
              </w:rPr>
              <w:t xml:space="preserve"> </w:t>
            </w:r>
            <w:r w:rsidRPr="0082473D">
              <w:rPr>
                <w:lang w:val="ru-RU" w:eastAsia="ru-RU"/>
              </w:rPr>
              <w:t xml:space="preserve"> </w:t>
            </w:r>
            <w:r w:rsidRPr="0082473D">
              <w:rPr>
                <w:lang w:val="ru-RU" w:eastAsia="ru-RU"/>
              </w:rPr>
              <w:br/>
            </w:r>
            <w:r w:rsidR="001E05DF">
              <w:rPr>
                <w:lang w:val="ru-RU"/>
              </w:rPr>
              <w:t>январь-</w:t>
            </w:r>
            <w:r w:rsidR="002E1932">
              <w:rPr>
                <w:lang w:val="ru-RU"/>
              </w:rPr>
              <w:br/>
            </w:r>
            <w:r w:rsidR="001225D9">
              <w:rPr>
                <w:lang w:val="ru-RU"/>
              </w:rPr>
              <w:t>август</w:t>
            </w:r>
            <w:r w:rsidR="00C8714F">
              <w:rPr>
                <w:lang w:val="ru-RU"/>
              </w:rPr>
              <w:br/>
            </w:r>
            <w:r>
              <w:rPr>
                <w:lang w:val="ru-RU"/>
              </w:rPr>
              <w:t>202</w:t>
            </w:r>
            <w:r w:rsidRPr="00C61FE4">
              <w:rPr>
                <w:lang w:val="ru-RU"/>
              </w:rPr>
              <w:t>3</w:t>
            </w:r>
            <w:r w:rsidRPr="00EE148D">
              <w:rPr>
                <w:lang w:val="ru-RU"/>
              </w:rPr>
              <w:t xml:space="preserve"> г</w:t>
            </w:r>
            <w:r>
              <w:rPr>
                <w:lang w:val="ru-RU"/>
              </w:rPr>
              <w:t>.</w:t>
            </w:r>
            <w:r w:rsidR="00C43905" w:rsidRPr="00C43905">
              <w:rPr>
                <w:lang w:val="ru-RU"/>
              </w:rPr>
              <w:br/>
            </w:r>
            <w:proofErr w:type="gramStart"/>
            <w:r>
              <w:rPr>
                <w:lang w:val="ru-RU"/>
              </w:rPr>
              <w:t>в</w:t>
            </w:r>
            <w:proofErr w:type="gramEnd"/>
            <w:r w:rsidRPr="00EE148D">
              <w:rPr>
                <w:lang w:val="ru-RU"/>
              </w:rPr>
              <w:t xml:space="preserve"> % </w:t>
            </w:r>
            <w:r w:rsidR="009F2DE6">
              <w:rPr>
                <w:lang w:val="ru-RU"/>
              </w:rPr>
              <w:br/>
            </w:r>
            <w:proofErr w:type="gramStart"/>
            <w:r w:rsidRPr="00EE148D">
              <w:rPr>
                <w:lang w:val="ru-RU"/>
              </w:rPr>
              <w:t>к</w:t>
            </w:r>
            <w:proofErr w:type="gramEnd"/>
            <w:r w:rsidR="009F2DE6">
              <w:rPr>
                <w:lang w:val="ru-RU"/>
              </w:rPr>
              <w:t xml:space="preserve"> </w:t>
            </w:r>
            <w:r w:rsidR="001E05DF">
              <w:rPr>
                <w:lang w:val="ru-RU"/>
              </w:rPr>
              <w:t>январю-</w:t>
            </w:r>
            <w:r w:rsidR="001225D9">
              <w:rPr>
                <w:lang w:val="ru-RU"/>
              </w:rPr>
              <w:t>августу</w:t>
            </w:r>
            <w:r w:rsidR="00E25619">
              <w:rPr>
                <w:lang w:val="ru-RU"/>
              </w:rPr>
              <w:br/>
            </w:r>
            <w:r>
              <w:rPr>
                <w:lang w:val="ru-RU"/>
              </w:rPr>
              <w:t>202</w:t>
            </w:r>
            <w:r w:rsidRPr="00C43905">
              <w:rPr>
                <w:lang w:val="ru-RU"/>
              </w:rPr>
              <w:t>2</w:t>
            </w:r>
            <w:r w:rsidRPr="00EE148D">
              <w:rPr>
                <w:lang w:val="ru-RU"/>
              </w:rPr>
              <w:t xml:space="preserve"> </w:t>
            </w:r>
            <w:r w:rsidRPr="000A5F47">
              <w:rPr>
                <w:lang w:val="ru-RU"/>
              </w:rPr>
              <w:t>г.</w:t>
            </w:r>
          </w:p>
        </w:tc>
      </w:tr>
      <w:tr w:rsidR="00990508" w:rsidRPr="00D3735E" w:rsidTr="00C43905">
        <w:trPr>
          <w:cantSplit/>
        </w:trPr>
        <w:tc>
          <w:tcPr>
            <w:tcW w:w="2199" w:type="dxa"/>
            <w:vMerge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lang w:val="x-none" w:eastAsia="x-none"/>
              </w:rPr>
            </w:pP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90508" w:rsidRPr="0082473D" w:rsidRDefault="001E05DF" w:rsidP="0017708E">
            <w:pPr>
              <w:pStyle w:val="a5"/>
              <w:spacing w:line="240" w:lineRule="auto"/>
              <w:jc w:val="center"/>
            </w:pPr>
            <w:r>
              <w:rPr>
                <w:lang w:val="ru-RU" w:eastAsia="ru-RU"/>
              </w:rPr>
              <w:t>январь-</w:t>
            </w:r>
            <w:r w:rsidR="0017708E">
              <w:rPr>
                <w:lang w:val="ru-RU" w:eastAsia="ru-RU"/>
              </w:rPr>
              <w:t>август</w:t>
            </w:r>
            <w:r w:rsidR="00E25619">
              <w:rPr>
                <w:lang w:val="ru-RU" w:eastAsia="ru-RU"/>
              </w:rPr>
              <w:br/>
            </w:r>
            <w:r w:rsidR="00990508">
              <w:rPr>
                <w:lang w:val="ru-RU" w:eastAsia="ru-RU"/>
              </w:rPr>
              <w:t>202</w:t>
            </w:r>
            <w:r w:rsidR="00990508" w:rsidRPr="00C43905">
              <w:rPr>
                <w:lang w:val="ru-RU" w:eastAsia="ru-RU"/>
              </w:rPr>
              <w:t>4</w:t>
            </w:r>
            <w:r w:rsidR="00990508" w:rsidRPr="0082473D">
              <w:rPr>
                <w:lang w:val="ru-RU" w:eastAsia="ru-RU"/>
              </w:rPr>
              <w:t xml:space="preserve"> г</w:t>
            </w:r>
            <w:r w:rsidR="00990508" w:rsidRPr="0082473D">
              <w:t>.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90508" w:rsidRPr="0082473D" w:rsidRDefault="0017708E" w:rsidP="0017708E">
            <w:pPr>
              <w:pStyle w:val="a5"/>
              <w:spacing w:line="240" w:lineRule="auto"/>
              <w:jc w:val="center"/>
              <w:rPr>
                <w:b/>
              </w:rPr>
            </w:pPr>
            <w:r>
              <w:rPr>
                <w:lang w:val="ru-RU"/>
              </w:rPr>
              <w:t>август</w:t>
            </w:r>
            <w:r w:rsidR="00990508" w:rsidRPr="0082473D">
              <w:rPr>
                <w:lang w:val="ru-RU"/>
              </w:rPr>
              <w:br/>
            </w:r>
            <w:r w:rsidR="00990508" w:rsidRPr="0082473D">
              <w:t>20</w:t>
            </w:r>
            <w:r w:rsidR="00990508">
              <w:rPr>
                <w:lang w:val="ru-RU"/>
              </w:rPr>
              <w:t>2</w:t>
            </w:r>
            <w:r w:rsidR="00990508" w:rsidRPr="00C43905">
              <w:rPr>
                <w:lang w:val="ru-RU"/>
              </w:rPr>
              <w:t>4</w:t>
            </w:r>
            <w:r w:rsidR="00990508" w:rsidRPr="0082473D">
              <w:rPr>
                <w:lang w:val="ru-RU"/>
              </w:rPr>
              <w:t xml:space="preserve"> </w:t>
            </w:r>
            <w:r w:rsidR="00990508" w:rsidRPr="0082473D">
              <w:t>г.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990508" w:rsidRPr="00EE148D" w:rsidRDefault="001E05DF" w:rsidP="0017708E">
            <w:pPr>
              <w:pStyle w:val="a5"/>
              <w:spacing w:line="240" w:lineRule="auto"/>
              <w:jc w:val="center"/>
              <w:rPr>
                <w:b/>
                <w:lang w:val="ru-RU"/>
              </w:rPr>
            </w:pPr>
            <w:r>
              <w:rPr>
                <w:lang w:val="ru-RU" w:eastAsia="ru-RU"/>
              </w:rPr>
              <w:t>январь-</w:t>
            </w:r>
            <w:r w:rsidR="0017708E">
              <w:rPr>
                <w:lang w:val="ru-RU" w:eastAsia="ru-RU"/>
              </w:rPr>
              <w:t>август</w:t>
            </w:r>
            <w:r w:rsidR="00E25619">
              <w:rPr>
                <w:lang w:val="ru-RU" w:eastAsia="ru-RU"/>
              </w:rPr>
              <w:br/>
            </w:r>
            <w:r w:rsidR="00990508">
              <w:rPr>
                <w:lang w:val="ru-RU" w:eastAsia="ru-RU"/>
              </w:rPr>
              <w:t>202</w:t>
            </w:r>
            <w:r w:rsidR="00990508" w:rsidRPr="00C43905">
              <w:rPr>
                <w:lang w:val="ru-RU" w:eastAsia="ru-RU"/>
              </w:rPr>
              <w:t>4</w:t>
            </w:r>
            <w:r w:rsidR="00990508" w:rsidRPr="0082473D">
              <w:rPr>
                <w:lang w:val="ru-RU" w:eastAsia="ru-RU"/>
              </w:rPr>
              <w:t xml:space="preserve"> г</w:t>
            </w:r>
            <w:r w:rsidR="00990508" w:rsidRPr="0082473D">
              <w:t>.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90508" w:rsidRPr="00EE148D" w:rsidRDefault="0017708E" w:rsidP="0017708E">
            <w:pPr>
              <w:pStyle w:val="a5"/>
              <w:spacing w:line="240" w:lineRule="auto"/>
              <w:jc w:val="center"/>
              <w:rPr>
                <w:b/>
                <w:lang w:val="ru-RU"/>
              </w:rPr>
            </w:pPr>
            <w:r>
              <w:rPr>
                <w:lang w:val="ru-RU"/>
              </w:rPr>
              <w:t>август</w:t>
            </w:r>
            <w:r w:rsidR="00990508" w:rsidRPr="0082473D">
              <w:rPr>
                <w:lang w:val="ru-RU"/>
              </w:rPr>
              <w:br/>
            </w:r>
            <w:r w:rsidR="00990508" w:rsidRPr="0082473D">
              <w:t>20</w:t>
            </w:r>
            <w:r w:rsidR="00990508">
              <w:rPr>
                <w:lang w:val="ru-RU"/>
              </w:rPr>
              <w:t>2</w:t>
            </w:r>
            <w:r w:rsidR="00990508" w:rsidRPr="00C43905">
              <w:rPr>
                <w:lang w:val="ru-RU"/>
              </w:rPr>
              <w:t>4</w:t>
            </w:r>
            <w:r w:rsidR="00990508" w:rsidRPr="0082473D">
              <w:rPr>
                <w:lang w:val="ru-RU"/>
              </w:rPr>
              <w:t xml:space="preserve"> </w:t>
            </w:r>
            <w:r w:rsidR="00990508" w:rsidRPr="0082473D">
              <w:t>г.</w:t>
            </w: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lang w:val="x-none" w:eastAsia="x-none"/>
              </w:rPr>
            </w:pPr>
          </w:p>
        </w:tc>
        <w:tc>
          <w:tcPr>
            <w:tcW w:w="1228" w:type="dxa"/>
            <w:vMerge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lang w:val="x-none" w:eastAsia="x-none"/>
              </w:rPr>
            </w:pPr>
          </w:p>
        </w:tc>
      </w:tr>
      <w:tr w:rsidR="00D3735E" w:rsidRPr="00D3735E" w:rsidTr="00C43905">
        <w:trPr>
          <w:cantSplit/>
        </w:trPr>
        <w:tc>
          <w:tcPr>
            <w:tcW w:w="2199" w:type="dxa"/>
            <w:vAlign w:val="bottom"/>
            <w:hideMark/>
          </w:tcPr>
          <w:p w:rsidR="00D3735E" w:rsidRPr="00D3735E" w:rsidRDefault="00D3735E" w:rsidP="00D3735E">
            <w:pPr>
              <w:autoSpaceDE w:val="0"/>
              <w:autoSpaceDN w:val="0"/>
              <w:spacing w:before="160" w:after="1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D3735E">
              <w:rPr>
                <w:rFonts w:cs="Arial"/>
                <w:b/>
                <w:sz w:val="20"/>
              </w:rPr>
              <w:t>Всего</w:t>
            </w:r>
          </w:p>
        </w:tc>
        <w:tc>
          <w:tcPr>
            <w:tcW w:w="1131" w:type="dxa"/>
            <w:vAlign w:val="bottom"/>
          </w:tcPr>
          <w:p w:rsidR="00D3735E" w:rsidRPr="00A9488C" w:rsidRDefault="00E72AF1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221449,7</w:t>
            </w:r>
          </w:p>
        </w:tc>
        <w:tc>
          <w:tcPr>
            <w:tcW w:w="1131" w:type="dxa"/>
            <w:vAlign w:val="bottom"/>
          </w:tcPr>
          <w:p w:rsidR="00D3735E" w:rsidRPr="002460C1" w:rsidRDefault="00E72AF1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30178,1</w:t>
            </w:r>
          </w:p>
        </w:tc>
        <w:tc>
          <w:tcPr>
            <w:tcW w:w="1130" w:type="dxa"/>
            <w:vAlign w:val="bottom"/>
          </w:tcPr>
          <w:p w:rsidR="00D3735E" w:rsidRPr="00A9488C" w:rsidRDefault="00E72AF1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110,4</w:t>
            </w:r>
          </w:p>
        </w:tc>
        <w:tc>
          <w:tcPr>
            <w:tcW w:w="1131" w:type="dxa"/>
            <w:vAlign w:val="bottom"/>
          </w:tcPr>
          <w:p w:rsidR="00D3735E" w:rsidRPr="00A9488C" w:rsidRDefault="00E72AF1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104,5</w:t>
            </w:r>
          </w:p>
        </w:tc>
        <w:tc>
          <w:tcPr>
            <w:tcW w:w="1080" w:type="dxa"/>
            <w:vAlign w:val="bottom"/>
          </w:tcPr>
          <w:p w:rsidR="00D3735E" w:rsidRPr="00A9488C" w:rsidRDefault="00E72AF1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99,6</w:t>
            </w:r>
          </w:p>
        </w:tc>
        <w:tc>
          <w:tcPr>
            <w:tcW w:w="1228" w:type="dxa"/>
            <w:vAlign w:val="bottom"/>
          </w:tcPr>
          <w:p w:rsidR="00D3735E" w:rsidRPr="00A9488C" w:rsidRDefault="00E72AF1" w:rsidP="00241B59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103,5</w:t>
            </w:r>
          </w:p>
        </w:tc>
      </w:tr>
      <w:tr w:rsidR="00D3735E" w:rsidRPr="00D3735E" w:rsidTr="00C43905">
        <w:trPr>
          <w:cantSplit/>
        </w:trPr>
        <w:tc>
          <w:tcPr>
            <w:tcW w:w="2199" w:type="dxa"/>
            <w:vAlign w:val="bottom"/>
            <w:hideMark/>
          </w:tcPr>
          <w:p w:rsidR="00D3735E" w:rsidRPr="00D3735E" w:rsidRDefault="00D3735E" w:rsidP="00922BB5">
            <w:pPr>
              <w:autoSpaceDE w:val="0"/>
              <w:autoSpaceDN w:val="0"/>
              <w:spacing w:before="120" w:after="120"/>
              <w:ind w:left="113" w:firstLine="0"/>
              <w:jc w:val="left"/>
              <w:rPr>
                <w:rFonts w:cs="Arial"/>
                <w:sz w:val="20"/>
              </w:rPr>
            </w:pPr>
            <w:r w:rsidRPr="00D3735E">
              <w:rPr>
                <w:rFonts w:cs="Arial"/>
                <w:sz w:val="20"/>
              </w:rPr>
              <w:t xml:space="preserve">   в том числе: </w:t>
            </w:r>
            <w:r w:rsidRPr="00D3735E">
              <w:rPr>
                <w:rFonts w:cs="Arial"/>
                <w:sz w:val="20"/>
              </w:rPr>
              <w:br/>
            </w:r>
            <w:r w:rsidRPr="00D3735E">
              <w:rPr>
                <w:rFonts w:cs="Arial"/>
                <w:sz w:val="20"/>
              </w:rPr>
              <w:br/>
              <w:t>оборот торгующих организаций и индивидуальных предпринимателей вне рынка</w:t>
            </w:r>
          </w:p>
        </w:tc>
        <w:tc>
          <w:tcPr>
            <w:tcW w:w="1131" w:type="dxa"/>
            <w:vAlign w:val="bottom"/>
          </w:tcPr>
          <w:p w:rsidR="00D3735E" w:rsidRPr="00A9488C" w:rsidRDefault="00E72AF1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218419,1</w:t>
            </w:r>
          </w:p>
        </w:tc>
        <w:tc>
          <w:tcPr>
            <w:tcW w:w="1131" w:type="dxa"/>
            <w:vAlign w:val="bottom"/>
          </w:tcPr>
          <w:p w:rsidR="00D3735E" w:rsidRPr="002460C1" w:rsidRDefault="00E72AF1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29798,2</w:t>
            </w:r>
          </w:p>
        </w:tc>
        <w:tc>
          <w:tcPr>
            <w:tcW w:w="1130" w:type="dxa"/>
            <w:vAlign w:val="bottom"/>
          </w:tcPr>
          <w:p w:rsidR="00D3735E" w:rsidRPr="00A9488C" w:rsidRDefault="00E72AF1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110,6</w:t>
            </w:r>
          </w:p>
        </w:tc>
        <w:tc>
          <w:tcPr>
            <w:tcW w:w="1131" w:type="dxa"/>
            <w:vAlign w:val="bottom"/>
          </w:tcPr>
          <w:p w:rsidR="00D3735E" w:rsidRPr="00A9488C" w:rsidRDefault="00E72AF1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104,6</w:t>
            </w:r>
          </w:p>
        </w:tc>
        <w:tc>
          <w:tcPr>
            <w:tcW w:w="1080" w:type="dxa"/>
            <w:vAlign w:val="bottom"/>
          </w:tcPr>
          <w:p w:rsidR="00D3735E" w:rsidRPr="00A9488C" w:rsidRDefault="00E72AF1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99,6</w:t>
            </w:r>
          </w:p>
        </w:tc>
        <w:tc>
          <w:tcPr>
            <w:tcW w:w="1228" w:type="dxa"/>
            <w:vAlign w:val="bottom"/>
          </w:tcPr>
          <w:p w:rsidR="00D3735E" w:rsidRPr="00A9488C" w:rsidRDefault="00E72AF1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103,5</w:t>
            </w:r>
          </w:p>
        </w:tc>
      </w:tr>
      <w:tr w:rsidR="00D3735E" w:rsidRPr="00D3735E" w:rsidTr="00C43905">
        <w:trPr>
          <w:cantSplit/>
        </w:trPr>
        <w:tc>
          <w:tcPr>
            <w:tcW w:w="2199" w:type="dxa"/>
            <w:hideMark/>
          </w:tcPr>
          <w:p w:rsidR="00D3735E" w:rsidRPr="00D3735E" w:rsidRDefault="00D3735E" w:rsidP="00922BB5">
            <w:pPr>
              <w:autoSpaceDE w:val="0"/>
              <w:autoSpaceDN w:val="0"/>
              <w:spacing w:before="120" w:after="120"/>
              <w:ind w:left="113" w:firstLine="0"/>
              <w:jc w:val="left"/>
              <w:rPr>
                <w:rFonts w:cs="Arial"/>
                <w:sz w:val="20"/>
              </w:rPr>
            </w:pPr>
            <w:r w:rsidRPr="00D3735E">
              <w:rPr>
                <w:rFonts w:cs="Arial"/>
                <w:sz w:val="20"/>
              </w:rPr>
              <w:t xml:space="preserve">продажа товаров на </w:t>
            </w:r>
            <w:r w:rsidRPr="00D3735E">
              <w:rPr>
                <w:rFonts w:cs="Arial"/>
                <w:sz w:val="20"/>
              </w:rPr>
              <w:br/>
              <w:t>розничных рынках и ярмарках</w:t>
            </w:r>
          </w:p>
        </w:tc>
        <w:tc>
          <w:tcPr>
            <w:tcW w:w="1131" w:type="dxa"/>
            <w:vAlign w:val="bottom"/>
          </w:tcPr>
          <w:p w:rsidR="00A9488C" w:rsidRPr="00A9488C" w:rsidRDefault="00E72AF1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3030,5</w:t>
            </w:r>
          </w:p>
        </w:tc>
        <w:tc>
          <w:tcPr>
            <w:tcW w:w="1131" w:type="dxa"/>
            <w:vAlign w:val="bottom"/>
          </w:tcPr>
          <w:p w:rsidR="00D3735E" w:rsidRPr="00A9488C" w:rsidRDefault="00E72AF1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379,9</w:t>
            </w:r>
          </w:p>
        </w:tc>
        <w:tc>
          <w:tcPr>
            <w:tcW w:w="1130" w:type="dxa"/>
            <w:vAlign w:val="bottom"/>
          </w:tcPr>
          <w:p w:rsidR="00D3735E" w:rsidRPr="00A9488C" w:rsidRDefault="00E72AF1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99,6</w:t>
            </w:r>
          </w:p>
        </w:tc>
        <w:tc>
          <w:tcPr>
            <w:tcW w:w="1131" w:type="dxa"/>
            <w:vAlign w:val="bottom"/>
          </w:tcPr>
          <w:p w:rsidR="00D3735E" w:rsidRPr="00A9488C" w:rsidRDefault="00E72AF1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96,9</w:t>
            </w:r>
          </w:p>
        </w:tc>
        <w:tc>
          <w:tcPr>
            <w:tcW w:w="1080" w:type="dxa"/>
            <w:vAlign w:val="bottom"/>
          </w:tcPr>
          <w:p w:rsidR="00D3735E" w:rsidRPr="00A9488C" w:rsidRDefault="00E72AF1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100,4</w:t>
            </w:r>
          </w:p>
        </w:tc>
        <w:tc>
          <w:tcPr>
            <w:tcW w:w="1228" w:type="dxa"/>
            <w:vAlign w:val="bottom"/>
          </w:tcPr>
          <w:p w:rsidR="00D3735E" w:rsidRPr="00A9488C" w:rsidRDefault="00E72AF1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98,8</w:t>
            </w:r>
          </w:p>
        </w:tc>
      </w:tr>
    </w:tbl>
    <w:p w:rsidR="009942E2" w:rsidRPr="00BC146F" w:rsidRDefault="00F65EFF" w:rsidP="00BC146F">
      <w:pPr>
        <w:pStyle w:val="32"/>
        <w:spacing w:before="240"/>
        <w:rPr>
          <w:rFonts w:ascii="Arial" w:hAnsi="Arial" w:cs="Arial"/>
          <w:color w:val="000000" w:themeColor="text1"/>
          <w:sz w:val="22"/>
          <w:szCs w:val="22"/>
        </w:rPr>
      </w:pPr>
      <w:r w:rsidRPr="00122476">
        <w:rPr>
          <w:rFonts w:ascii="Arial" w:hAnsi="Arial" w:cs="Arial"/>
          <w:sz w:val="22"/>
          <w:szCs w:val="22"/>
        </w:rPr>
        <w:t>В</w:t>
      </w:r>
      <w:r w:rsidR="00490BB4" w:rsidRPr="00122476">
        <w:rPr>
          <w:rFonts w:ascii="Arial" w:hAnsi="Arial" w:cs="Arial"/>
          <w:sz w:val="22"/>
          <w:szCs w:val="22"/>
        </w:rPr>
        <w:t xml:space="preserve"> </w:t>
      </w:r>
      <w:r w:rsidR="008B6F2E">
        <w:rPr>
          <w:rFonts w:ascii="Arial" w:hAnsi="Arial" w:cs="Arial"/>
          <w:sz w:val="22"/>
          <w:szCs w:val="22"/>
          <w:lang w:val="ru-RU"/>
        </w:rPr>
        <w:t>январе</w:t>
      </w:r>
      <w:r w:rsidR="00344937">
        <w:rPr>
          <w:rFonts w:ascii="Arial" w:hAnsi="Arial" w:cs="Arial"/>
          <w:sz w:val="22"/>
          <w:szCs w:val="22"/>
          <w:lang w:val="ru-RU"/>
        </w:rPr>
        <w:t>-</w:t>
      </w:r>
      <w:r w:rsidR="001225D9">
        <w:rPr>
          <w:rFonts w:ascii="Arial" w:hAnsi="Arial" w:cs="Arial"/>
          <w:sz w:val="22"/>
          <w:szCs w:val="22"/>
          <w:lang w:val="ru-RU"/>
        </w:rPr>
        <w:t>августе</w:t>
      </w:r>
      <w:r w:rsidR="00560DB3">
        <w:rPr>
          <w:rFonts w:ascii="Arial" w:hAnsi="Arial" w:cs="Arial"/>
          <w:sz w:val="22"/>
          <w:szCs w:val="22"/>
          <w:lang w:val="ru-RU"/>
        </w:rPr>
        <w:t xml:space="preserve"> </w:t>
      </w:r>
      <w:r w:rsidR="00681315" w:rsidRPr="00490BB4">
        <w:rPr>
          <w:rFonts w:ascii="Arial" w:hAnsi="Arial" w:cs="Arial"/>
          <w:sz w:val="22"/>
          <w:szCs w:val="22"/>
        </w:rPr>
        <w:t>20</w:t>
      </w:r>
      <w:r w:rsidR="006932E8" w:rsidRPr="00490BB4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4</w:t>
      </w:r>
      <w:r w:rsidR="00681315" w:rsidRPr="00490BB4">
        <w:rPr>
          <w:rFonts w:ascii="Arial" w:hAnsi="Arial" w:cs="Arial"/>
          <w:sz w:val="22"/>
          <w:szCs w:val="22"/>
        </w:rPr>
        <w:t xml:space="preserve"> </w:t>
      </w:r>
      <w:r w:rsidR="00681315" w:rsidRPr="00D809C4">
        <w:rPr>
          <w:rFonts w:ascii="Arial" w:hAnsi="Arial" w:cs="Arial"/>
          <w:sz w:val="22"/>
          <w:szCs w:val="22"/>
        </w:rPr>
        <w:t>год</w:t>
      </w:r>
      <w:r w:rsidR="00122476">
        <w:rPr>
          <w:rFonts w:ascii="Arial" w:hAnsi="Arial" w:cs="Arial"/>
          <w:sz w:val="22"/>
          <w:szCs w:val="22"/>
          <w:lang w:val="ru-RU"/>
        </w:rPr>
        <w:t>а</w:t>
      </w:r>
      <w:r w:rsidR="00681315" w:rsidRPr="00D809C4">
        <w:rPr>
          <w:rFonts w:ascii="Arial" w:hAnsi="Arial" w:cs="Arial"/>
          <w:sz w:val="22"/>
          <w:szCs w:val="22"/>
        </w:rPr>
        <w:t xml:space="preserve"> оборот розничной торговли на </w:t>
      </w:r>
      <w:r w:rsidR="006A79B0" w:rsidRPr="003309FE">
        <w:rPr>
          <w:rFonts w:ascii="Arial" w:hAnsi="Arial" w:cs="Arial"/>
          <w:sz w:val="22"/>
          <w:szCs w:val="22"/>
          <w:lang w:val="ru-RU"/>
        </w:rPr>
        <w:t>98</w:t>
      </w:r>
      <w:r w:rsidR="00551C45" w:rsidRPr="003309FE">
        <w:rPr>
          <w:rFonts w:ascii="Arial" w:hAnsi="Arial" w:cs="Arial"/>
          <w:sz w:val="22"/>
          <w:szCs w:val="22"/>
          <w:lang w:val="ru-RU"/>
        </w:rPr>
        <w:t>,</w:t>
      </w:r>
      <w:r w:rsidR="002460C1">
        <w:rPr>
          <w:rFonts w:ascii="Arial" w:hAnsi="Arial" w:cs="Arial"/>
          <w:sz w:val="22"/>
          <w:szCs w:val="22"/>
          <w:lang w:val="ru-RU"/>
        </w:rPr>
        <w:t>6</w:t>
      </w:r>
      <w:r w:rsidR="00681315" w:rsidRPr="003309FE">
        <w:rPr>
          <w:rFonts w:ascii="Arial" w:hAnsi="Arial" w:cs="Arial"/>
          <w:sz w:val="22"/>
          <w:szCs w:val="22"/>
        </w:rPr>
        <w:t>%</w:t>
      </w:r>
      <w:r w:rsidR="00681315" w:rsidRPr="00D809C4">
        <w:rPr>
          <w:rFonts w:ascii="Arial" w:hAnsi="Arial" w:cs="Arial"/>
          <w:sz w:val="22"/>
          <w:szCs w:val="22"/>
        </w:rPr>
        <w:t xml:space="preserve"> формировался торгующими организациями и индивидуальными предпринимателями вне рынка. Доля 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>п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</w:rPr>
        <w:t xml:space="preserve">родажи товаров на </w:t>
      </w:r>
      <w:r w:rsidR="003309FE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розничных 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</w:rPr>
        <w:t>рынках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r w:rsidR="003309FE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и ярмарках 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составила </w:t>
      </w:r>
      <w:r w:rsidR="002460C1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1,4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% </w:t>
      </w:r>
      <w:r w:rsidR="00C43905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br/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>(</w:t>
      </w:r>
      <w:r w:rsidR="00682B76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в </w:t>
      </w:r>
      <w:r w:rsidR="008B6F2E">
        <w:rPr>
          <w:rFonts w:ascii="Arial" w:hAnsi="Arial" w:cs="Arial"/>
          <w:color w:val="000000" w:themeColor="text1"/>
          <w:sz w:val="22"/>
          <w:szCs w:val="22"/>
          <w:lang w:val="ru-RU"/>
        </w:rPr>
        <w:t>январе</w:t>
      </w:r>
      <w:r w:rsidR="00344937">
        <w:rPr>
          <w:rFonts w:ascii="Arial" w:hAnsi="Arial" w:cs="Arial"/>
          <w:color w:val="000000" w:themeColor="text1"/>
          <w:sz w:val="22"/>
          <w:szCs w:val="22"/>
          <w:lang w:val="ru-RU"/>
        </w:rPr>
        <w:t>-</w:t>
      </w:r>
      <w:r w:rsidR="001225D9">
        <w:rPr>
          <w:rFonts w:ascii="Arial" w:hAnsi="Arial" w:cs="Arial"/>
          <w:sz w:val="22"/>
          <w:szCs w:val="22"/>
          <w:lang w:val="ru-RU"/>
        </w:rPr>
        <w:t>августе</w:t>
      </w:r>
      <w:r w:rsidR="00560DB3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>20</w:t>
      </w:r>
      <w:r w:rsidR="005D75D1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23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 год</w:t>
      </w:r>
      <w:r w:rsidR="00105686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а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 – </w:t>
      </w:r>
      <w:r w:rsidR="00F01CFF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1</w:t>
      </w:r>
      <w:r w:rsidR="007C1660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,</w:t>
      </w:r>
      <w:r w:rsidR="00671C50">
        <w:rPr>
          <w:rFonts w:ascii="Arial" w:hAnsi="Arial" w:cs="Arial"/>
          <w:color w:val="000000" w:themeColor="text1"/>
          <w:sz w:val="22"/>
          <w:szCs w:val="22"/>
          <w:lang w:val="ru-RU"/>
        </w:rPr>
        <w:t>5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%). </w:t>
      </w:r>
    </w:p>
    <w:p w:rsidR="00681315" w:rsidRPr="00BC146F" w:rsidRDefault="008D6E13" w:rsidP="00BC146F">
      <w:pPr>
        <w:pStyle w:val="32"/>
        <w:spacing w:before="240"/>
        <w:ind w:firstLine="0"/>
        <w:jc w:val="center"/>
        <w:rPr>
          <w:color w:val="000000" w:themeColor="text1"/>
          <w:sz w:val="20"/>
          <w:lang w:val="ru-RU"/>
        </w:rPr>
      </w:pPr>
      <w:r w:rsidRPr="00BC146F">
        <w:rPr>
          <w:noProof/>
          <w:color w:val="000000" w:themeColor="text1"/>
          <w:sz w:val="44"/>
          <w:lang w:val="ru-RU" w:eastAsia="ru-RU"/>
        </w:rPr>
        <w:drawing>
          <wp:inline distT="0" distB="0" distL="0" distR="0" wp14:anchorId="350AE9D1" wp14:editId="7EB8C991">
            <wp:extent cx="5806440" cy="3878580"/>
            <wp:effectExtent l="0" t="0" r="22860" b="2667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81315" w:rsidRPr="001F2A96" w:rsidRDefault="00681315" w:rsidP="00C62D77">
      <w:pPr>
        <w:pStyle w:val="32"/>
        <w:spacing w:before="240"/>
        <w:rPr>
          <w:rFonts w:ascii="Arial" w:hAnsi="Arial" w:cs="Arial"/>
          <w:sz w:val="22"/>
          <w:szCs w:val="22"/>
          <w:lang w:val="ru-RU"/>
        </w:rPr>
      </w:pPr>
      <w:r w:rsidRPr="00BC146F">
        <w:rPr>
          <w:rFonts w:ascii="Arial" w:hAnsi="Arial" w:cs="Arial"/>
          <w:color w:val="000000" w:themeColor="text1"/>
          <w:sz w:val="22"/>
          <w:szCs w:val="22"/>
        </w:rPr>
        <w:t xml:space="preserve">В структуре оборота розничной торговли удельный вес 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</w:rPr>
        <w:t>пищевых продуктов,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r w:rsidRPr="004111D4">
        <w:rPr>
          <w:rFonts w:ascii="Arial" w:hAnsi="Arial" w:cs="Arial"/>
          <w:sz w:val="22"/>
          <w:szCs w:val="22"/>
        </w:rPr>
        <w:t>включая напитки, и табачных изделий</w:t>
      </w:r>
      <w:r w:rsidR="008A0CDD" w:rsidRPr="004111D4">
        <w:rPr>
          <w:rFonts w:ascii="Arial" w:hAnsi="Arial" w:cs="Arial"/>
          <w:sz w:val="22"/>
          <w:szCs w:val="22"/>
          <w:lang w:val="ru-RU"/>
        </w:rPr>
        <w:t xml:space="preserve"> </w:t>
      </w:r>
      <w:r w:rsidR="00E3502A" w:rsidRPr="004111D4">
        <w:rPr>
          <w:rFonts w:ascii="Arial" w:hAnsi="Arial" w:cs="Arial"/>
          <w:sz w:val="22"/>
          <w:szCs w:val="22"/>
        </w:rPr>
        <w:t>в</w:t>
      </w:r>
      <w:r w:rsidR="00F9585D">
        <w:rPr>
          <w:rFonts w:ascii="Arial" w:hAnsi="Arial" w:cs="Arial"/>
          <w:sz w:val="22"/>
          <w:szCs w:val="22"/>
          <w:lang w:val="ru-RU"/>
        </w:rPr>
        <w:t xml:space="preserve"> </w:t>
      </w:r>
      <w:r w:rsidR="006072E5">
        <w:rPr>
          <w:rFonts w:ascii="Arial" w:hAnsi="Arial" w:cs="Arial"/>
          <w:sz w:val="22"/>
          <w:szCs w:val="22"/>
          <w:lang w:val="ru-RU"/>
        </w:rPr>
        <w:t>январе</w:t>
      </w:r>
      <w:r w:rsidR="00344937">
        <w:rPr>
          <w:rFonts w:ascii="Arial" w:hAnsi="Arial" w:cs="Arial"/>
          <w:sz w:val="22"/>
          <w:szCs w:val="22"/>
          <w:lang w:val="ru-RU"/>
        </w:rPr>
        <w:t>-</w:t>
      </w:r>
      <w:r w:rsidR="001225D9">
        <w:rPr>
          <w:rFonts w:ascii="Arial" w:hAnsi="Arial" w:cs="Arial"/>
          <w:sz w:val="22"/>
          <w:szCs w:val="22"/>
          <w:lang w:val="ru-RU"/>
        </w:rPr>
        <w:t>августе</w:t>
      </w:r>
      <w:r w:rsidR="005C472A" w:rsidRPr="00356F0A">
        <w:rPr>
          <w:rFonts w:ascii="Arial" w:hAnsi="Arial" w:cs="Arial"/>
          <w:sz w:val="22"/>
          <w:szCs w:val="22"/>
          <w:lang w:val="ru-RU"/>
        </w:rPr>
        <w:t xml:space="preserve"> </w:t>
      </w:r>
      <w:r w:rsidRPr="004111D4">
        <w:rPr>
          <w:rFonts w:ascii="Arial" w:hAnsi="Arial" w:cs="Arial"/>
          <w:sz w:val="22"/>
          <w:szCs w:val="22"/>
        </w:rPr>
        <w:t>20</w:t>
      </w:r>
      <w:r w:rsidR="00BC1411" w:rsidRPr="004111D4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4</w:t>
      </w:r>
      <w:r w:rsidRPr="004111D4">
        <w:rPr>
          <w:rFonts w:ascii="Arial" w:hAnsi="Arial" w:cs="Arial"/>
          <w:sz w:val="22"/>
          <w:szCs w:val="22"/>
        </w:rPr>
        <w:t xml:space="preserve"> год</w:t>
      </w:r>
      <w:r w:rsidR="00524964">
        <w:rPr>
          <w:rFonts w:ascii="Arial" w:hAnsi="Arial" w:cs="Arial"/>
          <w:sz w:val="22"/>
          <w:szCs w:val="22"/>
          <w:lang w:val="ru-RU"/>
        </w:rPr>
        <w:t>а</w:t>
      </w:r>
      <w:r w:rsidRPr="004111D4">
        <w:rPr>
          <w:rFonts w:ascii="Arial" w:hAnsi="Arial" w:cs="Arial"/>
          <w:sz w:val="22"/>
          <w:szCs w:val="22"/>
        </w:rPr>
        <w:t xml:space="preserve"> составил </w:t>
      </w:r>
      <w:r w:rsidR="00A9488C">
        <w:rPr>
          <w:rFonts w:ascii="Arial" w:hAnsi="Arial" w:cs="Arial"/>
          <w:sz w:val="22"/>
          <w:szCs w:val="22"/>
          <w:lang w:val="ru-RU"/>
        </w:rPr>
        <w:t>5</w:t>
      </w:r>
      <w:r w:rsidR="00EC0A0C">
        <w:rPr>
          <w:rFonts w:ascii="Arial" w:hAnsi="Arial" w:cs="Arial"/>
          <w:sz w:val="22"/>
          <w:szCs w:val="22"/>
          <w:lang w:val="ru-RU"/>
        </w:rPr>
        <w:t>1</w:t>
      </w:r>
      <w:r w:rsidR="00A9488C">
        <w:rPr>
          <w:rFonts w:ascii="Arial" w:hAnsi="Arial" w:cs="Arial"/>
          <w:sz w:val="22"/>
          <w:szCs w:val="22"/>
          <w:lang w:val="ru-RU"/>
        </w:rPr>
        <w:t>,</w:t>
      </w:r>
      <w:r w:rsidR="002D6C73">
        <w:rPr>
          <w:rFonts w:ascii="Arial" w:hAnsi="Arial" w:cs="Arial"/>
          <w:sz w:val="22"/>
          <w:szCs w:val="22"/>
          <w:lang w:val="ru-RU"/>
        </w:rPr>
        <w:t>7</w:t>
      </w:r>
      <w:r w:rsidRPr="004111D4">
        <w:rPr>
          <w:rFonts w:ascii="Arial" w:hAnsi="Arial" w:cs="Arial"/>
          <w:sz w:val="22"/>
          <w:szCs w:val="22"/>
        </w:rPr>
        <w:t>%, непродовольственных товаров –</w:t>
      </w:r>
      <w:r w:rsidR="001515D3" w:rsidRPr="004111D4">
        <w:rPr>
          <w:rFonts w:ascii="Arial" w:hAnsi="Arial" w:cs="Arial"/>
          <w:sz w:val="22"/>
          <w:szCs w:val="22"/>
        </w:rPr>
        <w:t xml:space="preserve"> </w:t>
      </w:r>
      <w:r w:rsidR="00250823">
        <w:rPr>
          <w:rFonts w:ascii="Arial" w:hAnsi="Arial" w:cs="Arial"/>
          <w:sz w:val="22"/>
          <w:szCs w:val="22"/>
          <w:lang w:val="ru-RU"/>
        </w:rPr>
        <w:t>48</w:t>
      </w:r>
      <w:r w:rsidR="00A9488C">
        <w:rPr>
          <w:rFonts w:ascii="Arial" w:hAnsi="Arial" w:cs="Arial"/>
          <w:sz w:val="22"/>
          <w:szCs w:val="22"/>
          <w:lang w:val="ru-RU"/>
        </w:rPr>
        <w:t>,</w:t>
      </w:r>
      <w:r w:rsidR="002D6C73">
        <w:rPr>
          <w:rFonts w:ascii="Arial" w:hAnsi="Arial" w:cs="Arial"/>
          <w:sz w:val="22"/>
          <w:szCs w:val="22"/>
          <w:lang w:val="ru-RU"/>
        </w:rPr>
        <w:t>3</w:t>
      </w:r>
      <w:r w:rsidRPr="004111D4">
        <w:rPr>
          <w:rFonts w:ascii="Arial" w:hAnsi="Arial" w:cs="Arial"/>
          <w:sz w:val="22"/>
          <w:szCs w:val="22"/>
        </w:rPr>
        <w:t>%.</w:t>
      </w:r>
    </w:p>
    <w:p w:rsidR="00827DA9" w:rsidRPr="0082473D" w:rsidRDefault="00827DA9" w:rsidP="00ED689B">
      <w:pPr>
        <w:pStyle w:val="4"/>
        <w:spacing w:before="240" w:after="0"/>
        <w:jc w:val="center"/>
        <w:rPr>
          <w:b/>
          <w:i w:val="0"/>
          <w:sz w:val="18"/>
          <w:lang w:val="ru-RU"/>
        </w:rPr>
      </w:pPr>
      <w:r w:rsidRPr="0082473D">
        <w:rPr>
          <w:b/>
          <w:i w:val="0"/>
          <w:sz w:val="18"/>
        </w:rPr>
        <w:t xml:space="preserve">ДИНАМИКА ОБОРОТА РОЗНИЧНОЙ ТОРГОВЛИ ПИЩЕВЫМИ ПРОДУКТАМИ, </w:t>
      </w:r>
      <w:r w:rsidRPr="0082473D">
        <w:rPr>
          <w:b/>
          <w:i w:val="0"/>
          <w:sz w:val="18"/>
        </w:rPr>
        <w:br/>
        <w:t>ВКЛЮЧАЯ НАПИТКИ, ТАБАЧНЫМИ ИЗДЕЛИЯМИ И НЕПРОДОВОЛЬСТВЕННЫМИ ТОВАРАМИ</w:t>
      </w:r>
    </w:p>
    <w:p w:rsidR="00827DA9" w:rsidRPr="00D3735E" w:rsidRDefault="00827DA9" w:rsidP="00827DA9">
      <w:pPr>
        <w:rPr>
          <w:lang w:eastAsia="x-none"/>
        </w:rPr>
      </w:pPr>
    </w:p>
    <w:tbl>
      <w:tblPr>
        <w:tblW w:w="907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1159"/>
        <w:gridCol w:w="1160"/>
        <w:gridCol w:w="1160"/>
        <w:gridCol w:w="1160"/>
        <w:gridCol w:w="1160"/>
        <w:gridCol w:w="1160"/>
      </w:tblGrid>
      <w:tr w:rsidR="00550058" w:rsidRPr="00A84A40" w:rsidTr="008F03AE">
        <w:trPr>
          <w:tblHeader/>
        </w:trPr>
        <w:tc>
          <w:tcPr>
            <w:tcW w:w="2117" w:type="dxa"/>
            <w:vMerge w:val="restart"/>
            <w:vAlign w:val="center"/>
          </w:tcPr>
          <w:p w:rsidR="00550058" w:rsidRPr="00A84A40" w:rsidRDefault="00550058" w:rsidP="00D3735E">
            <w:pPr>
              <w:pStyle w:val="a5"/>
              <w:spacing w:line="240" w:lineRule="auto"/>
              <w:jc w:val="center"/>
            </w:pPr>
          </w:p>
        </w:tc>
        <w:tc>
          <w:tcPr>
            <w:tcW w:w="3479" w:type="dxa"/>
            <w:gridSpan w:val="3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Пищевые продукты, включая </w:t>
            </w:r>
            <w:r w:rsidRPr="00A84A40">
              <w:rPr>
                <w:i w:val="0"/>
              </w:rPr>
              <w:br/>
              <w:t>напитки, и табачные изделия</w:t>
            </w:r>
          </w:p>
        </w:tc>
        <w:tc>
          <w:tcPr>
            <w:tcW w:w="3480" w:type="dxa"/>
            <w:gridSpan w:val="3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>Непродовольственные товары</w:t>
            </w:r>
          </w:p>
        </w:tc>
      </w:tr>
      <w:tr w:rsidR="00550058" w:rsidRPr="00A84A40" w:rsidTr="008F03AE">
        <w:trPr>
          <w:tblHeader/>
        </w:trPr>
        <w:tc>
          <w:tcPr>
            <w:tcW w:w="2117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59" w:type="dxa"/>
            <w:vMerge w:val="restart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млн </w:t>
            </w:r>
            <w:r w:rsidRPr="00A84A40">
              <w:rPr>
                <w:i w:val="0"/>
              </w:rPr>
              <w:br/>
              <w:t>рублей</w:t>
            </w:r>
          </w:p>
        </w:tc>
        <w:tc>
          <w:tcPr>
            <w:tcW w:w="2320" w:type="dxa"/>
            <w:gridSpan w:val="2"/>
            <w:vAlign w:val="center"/>
            <w:hideMark/>
          </w:tcPr>
          <w:p w:rsidR="00550058" w:rsidRPr="00A84A40" w:rsidRDefault="00550058" w:rsidP="00D3735E">
            <w:pPr>
              <w:pStyle w:val="a5"/>
              <w:spacing w:line="240" w:lineRule="auto"/>
              <w:jc w:val="center"/>
              <w:rPr>
                <w:vertAlign w:val="superscript"/>
              </w:rPr>
            </w:pPr>
            <w:r w:rsidRPr="00A84A40">
              <w:t xml:space="preserve">в % к </w:t>
            </w:r>
            <w:r w:rsidRPr="00A84A40">
              <w:rPr>
                <w:vertAlign w:val="superscript"/>
              </w:rPr>
              <w:t>1)</w:t>
            </w:r>
          </w:p>
        </w:tc>
        <w:tc>
          <w:tcPr>
            <w:tcW w:w="1160" w:type="dxa"/>
            <w:vMerge w:val="restart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млн </w:t>
            </w:r>
            <w:r w:rsidRPr="00A84A40">
              <w:rPr>
                <w:i w:val="0"/>
              </w:rPr>
              <w:br/>
              <w:t>рублей</w:t>
            </w:r>
          </w:p>
        </w:tc>
        <w:tc>
          <w:tcPr>
            <w:tcW w:w="2320" w:type="dxa"/>
            <w:gridSpan w:val="2"/>
            <w:vAlign w:val="center"/>
            <w:hideMark/>
          </w:tcPr>
          <w:p w:rsidR="00550058" w:rsidRPr="00A84A40" w:rsidRDefault="00550058" w:rsidP="00D3735E">
            <w:pPr>
              <w:pStyle w:val="a5"/>
              <w:spacing w:line="240" w:lineRule="auto"/>
              <w:jc w:val="center"/>
              <w:rPr>
                <w:vertAlign w:val="superscript"/>
              </w:rPr>
            </w:pPr>
            <w:r w:rsidRPr="00A84A40">
              <w:t xml:space="preserve">в % к </w:t>
            </w:r>
            <w:r w:rsidRPr="00A84A40">
              <w:rPr>
                <w:vertAlign w:val="superscript"/>
              </w:rPr>
              <w:t>1)</w:t>
            </w:r>
          </w:p>
        </w:tc>
      </w:tr>
      <w:tr w:rsidR="00550058" w:rsidRPr="00A84A40" w:rsidTr="008F03AE">
        <w:trPr>
          <w:tblHeader/>
        </w:trPr>
        <w:tc>
          <w:tcPr>
            <w:tcW w:w="2117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60" w:type="dxa"/>
            <w:vAlign w:val="center"/>
            <w:hideMark/>
          </w:tcPr>
          <w:p w:rsidR="00550058" w:rsidRPr="001D2DC6" w:rsidRDefault="00550058" w:rsidP="00550058">
            <w:pPr>
              <w:autoSpaceDE w:val="0"/>
              <w:autoSpaceDN w:val="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1D2DC6">
              <w:rPr>
                <w:rFonts w:cs="Arial"/>
                <w:sz w:val="20"/>
              </w:rPr>
              <w:t>соотве</w:t>
            </w:r>
            <w:proofErr w:type="gramStart"/>
            <w:r w:rsidRPr="001D2DC6">
              <w:rPr>
                <w:rFonts w:cs="Arial"/>
                <w:sz w:val="20"/>
              </w:rPr>
              <w:t>т</w:t>
            </w:r>
            <w:proofErr w:type="spellEnd"/>
            <w:r w:rsidRPr="001D2DC6">
              <w:rPr>
                <w:rFonts w:cs="Arial"/>
                <w:sz w:val="20"/>
              </w:rPr>
              <w:t>-</w:t>
            </w:r>
            <w:proofErr w:type="gramEnd"/>
            <w:r w:rsidRPr="001D2DC6">
              <w:rPr>
                <w:rFonts w:cs="Arial"/>
                <w:sz w:val="20"/>
              </w:rPr>
              <w:br/>
            </w:r>
            <w:proofErr w:type="spellStart"/>
            <w:r w:rsidRPr="001D2DC6">
              <w:rPr>
                <w:rFonts w:cs="Arial"/>
                <w:sz w:val="20"/>
              </w:rPr>
              <w:t>ствующему</w:t>
            </w:r>
            <w:proofErr w:type="spellEnd"/>
            <w:r w:rsidRPr="001D2DC6">
              <w:rPr>
                <w:rFonts w:cs="Arial"/>
                <w:sz w:val="20"/>
              </w:rPr>
              <w:t xml:space="preserve"> </w:t>
            </w:r>
            <w:r w:rsidRPr="001D2DC6">
              <w:rPr>
                <w:rFonts w:cs="Arial"/>
                <w:sz w:val="20"/>
              </w:rPr>
              <w:br/>
              <w:t>периоду предыду</w:t>
            </w:r>
            <w:r w:rsidRPr="001D2DC6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60" w:type="dxa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к </w:t>
            </w:r>
            <w:proofErr w:type="spellStart"/>
            <w:r w:rsidRPr="00A84A40">
              <w:rPr>
                <w:i w:val="0"/>
              </w:rPr>
              <w:t>преды</w:t>
            </w:r>
            <w:proofErr w:type="spellEnd"/>
            <w:r w:rsidRPr="00A84A40">
              <w:rPr>
                <w:i w:val="0"/>
              </w:rPr>
              <w:t>-</w:t>
            </w:r>
            <w:r w:rsidRPr="00A84A40">
              <w:rPr>
                <w:i w:val="0"/>
              </w:rPr>
              <w:br/>
            </w:r>
            <w:proofErr w:type="spellStart"/>
            <w:r w:rsidRPr="00A84A40">
              <w:rPr>
                <w:i w:val="0"/>
              </w:rPr>
              <w:t>дущему</w:t>
            </w:r>
            <w:proofErr w:type="spellEnd"/>
            <w:r w:rsidRPr="00A84A40">
              <w:rPr>
                <w:i w:val="0"/>
              </w:rPr>
              <w:t xml:space="preserve"> периоду</w:t>
            </w:r>
          </w:p>
        </w:tc>
        <w:tc>
          <w:tcPr>
            <w:tcW w:w="1160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60" w:type="dxa"/>
            <w:vAlign w:val="center"/>
            <w:hideMark/>
          </w:tcPr>
          <w:p w:rsidR="00550058" w:rsidRPr="001D2DC6" w:rsidRDefault="0055005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1D2DC6">
              <w:rPr>
                <w:rFonts w:cs="Arial"/>
                <w:sz w:val="20"/>
              </w:rPr>
              <w:t>соотве</w:t>
            </w:r>
            <w:proofErr w:type="gramStart"/>
            <w:r w:rsidRPr="001D2DC6">
              <w:rPr>
                <w:rFonts w:cs="Arial"/>
                <w:sz w:val="20"/>
              </w:rPr>
              <w:t>т</w:t>
            </w:r>
            <w:proofErr w:type="spellEnd"/>
            <w:r w:rsidRPr="001D2DC6">
              <w:rPr>
                <w:rFonts w:cs="Arial"/>
                <w:sz w:val="20"/>
              </w:rPr>
              <w:t>-</w:t>
            </w:r>
            <w:proofErr w:type="gramEnd"/>
            <w:r w:rsidRPr="001D2DC6">
              <w:rPr>
                <w:rFonts w:cs="Arial"/>
                <w:sz w:val="20"/>
              </w:rPr>
              <w:br/>
            </w:r>
            <w:proofErr w:type="spellStart"/>
            <w:r w:rsidRPr="001D2DC6">
              <w:rPr>
                <w:rFonts w:cs="Arial"/>
                <w:sz w:val="20"/>
              </w:rPr>
              <w:t>ствующему</w:t>
            </w:r>
            <w:proofErr w:type="spellEnd"/>
            <w:r w:rsidRPr="001D2DC6">
              <w:rPr>
                <w:rFonts w:cs="Arial"/>
                <w:sz w:val="20"/>
              </w:rPr>
              <w:t xml:space="preserve"> </w:t>
            </w:r>
            <w:r w:rsidRPr="001D2DC6">
              <w:rPr>
                <w:rFonts w:cs="Arial"/>
                <w:sz w:val="20"/>
              </w:rPr>
              <w:br/>
              <w:t>периоду предыду</w:t>
            </w:r>
            <w:r w:rsidRPr="001D2DC6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60" w:type="dxa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к </w:t>
            </w:r>
            <w:proofErr w:type="spellStart"/>
            <w:r w:rsidRPr="00A84A40">
              <w:rPr>
                <w:i w:val="0"/>
              </w:rPr>
              <w:t>преды</w:t>
            </w:r>
            <w:proofErr w:type="spellEnd"/>
            <w:r w:rsidRPr="00A84A40">
              <w:rPr>
                <w:i w:val="0"/>
              </w:rPr>
              <w:t>-</w:t>
            </w:r>
            <w:r w:rsidRPr="00A84A40">
              <w:rPr>
                <w:i w:val="0"/>
              </w:rPr>
              <w:br/>
            </w:r>
            <w:proofErr w:type="spellStart"/>
            <w:r w:rsidRPr="00A84A40">
              <w:rPr>
                <w:i w:val="0"/>
              </w:rPr>
              <w:t>дущему</w:t>
            </w:r>
            <w:proofErr w:type="spellEnd"/>
            <w:r w:rsidRPr="00A84A40">
              <w:rPr>
                <w:i w:val="0"/>
              </w:rPr>
              <w:t xml:space="preserve"> периоду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</w:rPr>
            </w:pPr>
          </w:p>
        </w:tc>
        <w:tc>
          <w:tcPr>
            <w:tcW w:w="6959" w:type="dxa"/>
            <w:gridSpan w:val="6"/>
            <w:shd w:val="clear" w:color="auto" w:fill="auto"/>
            <w:vAlign w:val="bottom"/>
          </w:tcPr>
          <w:p w:rsidR="00550058" w:rsidRPr="00E31BD2" w:rsidRDefault="00550058" w:rsidP="00A22D23">
            <w:pPr>
              <w:pStyle w:val="a5"/>
              <w:tabs>
                <w:tab w:val="left" w:pos="596"/>
              </w:tabs>
              <w:spacing w:after="20" w:line="240" w:lineRule="auto"/>
              <w:ind w:right="284"/>
              <w:jc w:val="center"/>
              <w:rPr>
                <w:b/>
                <w:lang w:val="ru-RU"/>
              </w:rPr>
            </w:pPr>
            <w:r w:rsidRPr="00A84A40">
              <w:rPr>
                <w:b/>
              </w:rPr>
              <w:t>2023 г</w:t>
            </w:r>
            <w:r w:rsidR="007A0715">
              <w:rPr>
                <w:b/>
                <w:lang w:val="en-US"/>
              </w:rPr>
              <w:t>.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Январь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10815,6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96,7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76,3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9975,7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87,7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85,3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Февраль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10854,0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9717,4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97,5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E31BD2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lang w:val="ru-RU"/>
              </w:rPr>
            </w:pPr>
            <w:r w:rsidRPr="00A84A40">
              <w:t>Март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11680,5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99,4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107,4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10550,6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89,1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108,6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E31BD2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vertAlign w:val="superscript"/>
                <w:lang w:val="ru-RU"/>
              </w:rPr>
            </w:pPr>
            <w:r w:rsidRPr="00A84A40">
              <w:rPr>
                <w:b/>
                <w:lang w:val="en-US"/>
              </w:rPr>
              <w:t xml:space="preserve">I </w:t>
            </w:r>
            <w:r w:rsidRPr="00A84A40">
              <w:rPr>
                <w:b/>
              </w:rPr>
              <w:t>кварта</w:t>
            </w:r>
            <w:r w:rsidR="00E31BD2">
              <w:rPr>
                <w:b/>
                <w:lang w:val="ru-RU"/>
              </w:rPr>
              <w:t>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33350,1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98,5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3B5622" w:rsidRDefault="003B5622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86,9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30243,6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87,2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3B5622" w:rsidRDefault="003B5622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88,6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E31BD2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lang w:val="ru-RU"/>
              </w:rPr>
            </w:pPr>
            <w:r w:rsidRPr="00A84A40">
              <w:t>Апрель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11984,5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11014,4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125,5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104,5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Май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12289,7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102,</w:t>
            </w:r>
            <w:r w:rsidR="00F544BE">
              <w:rPr>
                <w:rFonts w:cs="Arial"/>
                <w:lang w:val="ru-RU"/>
              </w:rPr>
              <w:t>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11108,8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117,6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100,5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Июнь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12466,2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11312,2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100,9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</w:rPr>
            </w:pPr>
            <w:r w:rsidRPr="00A84A40">
              <w:rPr>
                <w:b/>
                <w:lang w:val="en-US"/>
              </w:rPr>
              <w:t xml:space="preserve">II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36740,3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103,0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110,6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33435,4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117,7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109,9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  <w:lang w:val="en-US"/>
              </w:rPr>
            </w:pPr>
            <w:r w:rsidRPr="00A84A40">
              <w:rPr>
                <w:b/>
              </w:rPr>
              <w:t>I полугодие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70090,4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63679,1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</w:rPr>
            </w:pP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Июль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13057,1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106,0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12330,4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107,9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>
              <w:t>Август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13441,7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13241,9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114,6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106,5</w:t>
            </w:r>
          </w:p>
        </w:tc>
      </w:tr>
      <w:tr w:rsidR="001225D9" w:rsidRPr="00A84A40" w:rsidTr="00A22D23">
        <w:tc>
          <w:tcPr>
            <w:tcW w:w="2117" w:type="dxa"/>
            <w:shd w:val="clear" w:color="auto" w:fill="auto"/>
            <w:vAlign w:val="bottom"/>
          </w:tcPr>
          <w:p w:rsidR="001225D9" w:rsidRPr="001225D9" w:rsidRDefault="001225D9" w:rsidP="001225D9">
            <w:pPr>
              <w:pStyle w:val="a5"/>
              <w:spacing w:before="120" w:after="20" w:line="240" w:lineRule="auto"/>
              <w:ind w:left="113"/>
              <w:jc w:val="both"/>
              <w:rPr>
                <w:lang w:val="ru-RU"/>
              </w:rPr>
            </w:pPr>
            <w:r>
              <w:rPr>
                <w:lang w:val="ru-RU"/>
              </w:rPr>
              <w:t>Январь</w:t>
            </w:r>
            <w:r w:rsidR="00344937">
              <w:rPr>
                <w:lang w:val="ru-RU"/>
              </w:rPr>
              <w:t>-</w:t>
            </w:r>
            <w:r w:rsidRPr="001225D9">
              <w:rPr>
                <w:rFonts w:cs="Arial"/>
                <w:lang w:val="ru-RU"/>
              </w:rPr>
              <w:t>август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1225D9" w:rsidRDefault="002D6C7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96589,3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1225D9" w:rsidRDefault="002D6C7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1225D9" w:rsidRDefault="001225D9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1225D9" w:rsidRDefault="002D6C7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89251,4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1225D9" w:rsidRDefault="002D6C7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104,3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1225D9" w:rsidRDefault="001225D9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>
              <w:t>Сентябрь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13161,0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96,7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13040,2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118,9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97,0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rPr>
                <w:b/>
                <w:lang w:val="en-US"/>
              </w:rPr>
              <w:t xml:space="preserve">III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39659,9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109,0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106,8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38612,5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112,3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1225D9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rPr>
                <w:b/>
              </w:rPr>
              <w:t>Январь</w:t>
            </w:r>
            <w:r w:rsidR="00344937">
              <w:rPr>
                <w:b/>
                <w:lang w:val="ru-RU"/>
              </w:rPr>
              <w:t>-</w:t>
            </w:r>
            <w:r w:rsidRPr="00A84A40">
              <w:rPr>
                <w:b/>
              </w:rPr>
              <w:t>сентябрь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109750,3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102291,6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105,9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</w:rPr>
            </w:pP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0C1044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0C1044">
              <w:t>Октябрь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13569,3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13114,5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111,1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100,1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>
              <w:t>Ноябрь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13230,5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105,1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96,1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12950,5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98,6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>
              <w:t>Декабрь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15522,4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103,0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13940,1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112,9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107,3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rPr>
                <w:b/>
                <w:lang w:val="en-US"/>
              </w:rPr>
              <w:t xml:space="preserve">IV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42322,3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102,8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40005,1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111,3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101,7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</w:rPr>
            </w:pPr>
            <w:r w:rsidRPr="00A84A40">
              <w:rPr>
                <w:b/>
              </w:rPr>
              <w:t>Год в целом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152072,6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AC41E3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142296,7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107,3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</w:rPr>
            </w:pP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</w:rPr>
            </w:pPr>
          </w:p>
        </w:tc>
        <w:tc>
          <w:tcPr>
            <w:tcW w:w="6959" w:type="dxa"/>
            <w:gridSpan w:val="6"/>
            <w:shd w:val="clear" w:color="auto" w:fill="auto"/>
            <w:vAlign w:val="bottom"/>
          </w:tcPr>
          <w:p w:rsidR="00550058" w:rsidRPr="00CF2CC2" w:rsidRDefault="00550058" w:rsidP="00A22D23">
            <w:pPr>
              <w:pStyle w:val="a5"/>
              <w:tabs>
                <w:tab w:val="left" w:pos="596"/>
              </w:tabs>
              <w:spacing w:after="20" w:line="240" w:lineRule="auto"/>
              <w:ind w:right="284"/>
              <w:jc w:val="center"/>
              <w:rPr>
                <w:b/>
                <w:vertAlign w:val="superscript"/>
              </w:rPr>
            </w:pPr>
            <w:r w:rsidRPr="00A84A40"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A84A40">
              <w:rPr>
                <w:b/>
              </w:rPr>
              <w:t xml:space="preserve"> г</w:t>
            </w:r>
            <w:r w:rsidR="007A0715">
              <w:rPr>
                <w:b/>
                <w:lang w:val="en-US"/>
              </w:rPr>
              <w:t>.</w:t>
            </w:r>
            <w:r w:rsidR="00CF2CC2">
              <w:rPr>
                <w:b/>
                <w:vertAlign w:val="superscript"/>
                <w:lang w:val="en-US"/>
              </w:rPr>
              <w:t>2)</w:t>
            </w:r>
          </w:p>
        </w:tc>
      </w:tr>
      <w:tr w:rsidR="00550058" w:rsidRPr="00ED689B" w:rsidTr="00A22D23">
        <w:tc>
          <w:tcPr>
            <w:tcW w:w="2117" w:type="dxa"/>
            <w:shd w:val="clear" w:color="auto" w:fill="auto"/>
            <w:vAlign w:val="bottom"/>
          </w:tcPr>
          <w:p w:rsidR="00550058" w:rsidRP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vertAlign w:val="superscript"/>
                <w:lang w:val="en-US" w:eastAsia="ru-RU"/>
              </w:rPr>
            </w:pPr>
            <w:r>
              <w:rPr>
                <w:rFonts w:cs="Arial"/>
                <w:lang w:val="ru-RU" w:eastAsia="ru-RU"/>
              </w:rPr>
              <w:t>Я</w:t>
            </w:r>
            <w:r w:rsidRPr="00827DA9">
              <w:rPr>
                <w:rFonts w:cs="Arial"/>
                <w:lang w:val="ru-RU" w:eastAsia="ru-RU"/>
              </w:rPr>
              <w:t>нварь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12783,6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109,6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81,2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11821,0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84,3</w:t>
            </w:r>
          </w:p>
        </w:tc>
      </w:tr>
      <w:tr w:rsidR="00BE65D4" w:rsidRPr="00ED689B" w:rsidTr="00A22D23">
        <w:tc>
          <w:tcPr>
            <w:tcW w:w="2117" w:type="dxa"/>
            <w:shd w:val="clear" w:color="auto" w:fill="auto"/>
            <w:vAlign w:val="bottom"/>
          </w:tcPr>
          <w:p w:rsidR="00BE65D4" w:rsidRDefault="00BE65D4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Февраль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BE65D4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12970,1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12049,1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116,4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101,7</w:t>
            </w:r>
          </w:p>
        </w:tc>
      </w:tr>
      <w:tr w:rsidR="003978B0" w:rsidRPr="00ED689B" w:rsidTr="00A22D23">
        <w:tc>
          <w:tcPr>
            <w:tcW w:w="2117" w:type="dxa"/>
            <w:shd w:val="clear" w:color="auto" w:fill="auto"/>
            <w:vAlign w:val="bottom"/>
          </w:tcPr>
          <w:p w:rsidR="003978B0" w:rsidRPr="00F906AC" w:rsidRDefault="00F5342C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lang w:val="en-US" w:eastAsia="ru-RU"/>
              </w:rPr>
            </w:pPr>
            <w:r>
              <w:rPr>
                <w:rFonts w:cs="Arial"/>
                <w:lang w:val="ru-RU" w:eastAsia="ru-RU"/>
              </w:rPr>
              <w:t>Март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3978B0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13946,3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107,7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12942,9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114,8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107,0</w:t>
            </w:r>
          </w:p>
        </w:tc>
      </w:tr>
      <w:tr w:rsidR="003978B0" w:rsidRPr="00ED689B" w:rsidTr="00A22D23">
        <w:tc>
          <w:tcPr>
            <w:tcW w:w="2117" w:type="dxa"/>
            <w:shd w:val="clear" w:color="auto" w:fill="auto"/>
            <w:vAlign w:val="bottom"/>
          </w:tcPr>
          <w:p w:rsidR="003978B0" w:rsidRPr="00F906AC" w:rsidRDefault="00E31BD2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b/>
                <w:lang w:val="en-US" w:eastAsia="ru-RU"/>
              </w:rPr>
            </w:pPr>
            <w:r w:rsidRPr="00E31BD2">
              <w:rPr>
                <w:rFonts w:cs="Arial"/>
                <w:b/>
                <w:lang w:val="en-US" w:eastAsia="ru-RU"/>
              </w:rPr>
              <w:t>I</w:t>
            </w:r>
            <w:r w:rsidRPr="00E31BD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3978B0" w:rsidRPr="00E31BD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39700,0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C61C74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90,7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36813,</w:t>
            </w:r>
            <w:r w:rsidR="00C61C74">
              <w:rPr>
                <w:rFonts w:cs="Arial"/>
                <w:b/>
                <w:lang w:val="ru-RU" w:eastAsia="ru-RU"/>
              </w:rPr>
              <w:t>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114,3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C61C74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90,9</w:t>
            </w:r>
          </w:p>
        </w:tc>
      </w:tr>
      <w:tr w:rsidR="00902482" w:rsidRPr="00ED689B" w:rsidTr="00A22D23">
        <w:tc>
          <w:tcPr>
            <w:tcW w:w="2117" w:type="dxa"/>
            <w:shd w:val="clear" w:color="auto" w:fill="auto"/>
            <w:vAlign w:val="bottom"/>
          </w:tcPr>
          <w:p w:rsidR="00902482" w:rsidRPr="00F906AC" w:rsidRDefault="00902482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lang w:val="en-US" w:eastAsia="ru-RU"/>
              </w:rPr>
            </w:pPr>
            <w:proofErr w:type="gramStart"/>
            <w:r w:rsidRPr="00902482">
              <w:rPr>
                <w:rFonts w:cs="Arial"/>
                <w:lang w:val="ru-RU" w:eastAsia="ru-RU"/>
              </w:rPr>
              <w:t>Апрель</w:t>
            </w:r>
            <w:r w:rsidR="002D6C73" w:rsidRPr="002D6C73">
              <w:rPr>
                <w:rFonts w:cs="Arial"/>
                <w:vertAlign w:val="superscript"/>
                <w:lang w:val="ru-RU" w:eastAsia="ru-RU"/>
              </w:rPr>
              <w:t>3)</w:t>
            </w:r>
            <w:proofErr w:type="gramEnd"/>
          </w:p>
        </w:tc>
        <w:tc>
          <w:tcPr>
            <w:tcW w:w="1159" w:type="dxa"/>
            <w:shd w:val="clear" w:color="auto" w:fill="auto"/>
            <w:vAlign w:val="bottom"/>
          </w:tcPr>
          <w:p w:rsidR="00902482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14231,6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109,4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13269,7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112,3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102,3</w:t>
            </w:r>
          </w:p>
        </w:tc>
      </w:tr>
      <w:tr w:rsidR="00902482" w:rsidRPr="00ED689B" w:rsidTr="00A22D23">
        <w:tc>
          <w:tcPr>
            <w:tcW w:w="2117" w:type="dxa"/>
            <w:shd w:val="clear" w:color="auto" w:fill="auto"/>
            <w:vAlign w:val="bottom"/>
          </w:tcPr>
          <w:p w:rsidR="00902482" w:rsidRPr="00902482" w:rsidRDefault="00250823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proofErr w:type="gramStart"/>
            <w:r>
              <w:rPr>
                <w:rFonts w:cs="Arial"/>
                <w:lang w:val="ru-RU" w:eastAsia="ru-RU"/>
              </w:rPr>
              <w:t>Май</w:t>
            </w:r>
            <w:r w:rsidR="002D6C73" w:rsidRPr="002D6C73">
              <w:rPr>
                <w:rFonts w:cs="Arial"/>
                <w:vertAlign w:val="superscript"/>
                <w:lang w:val="ru-RU" w:eastAsia="ru-RU"/>
              </w:rPr>
              <w:t>3)</w:t>
            </w:r>
            <w:proofErr w:type="gramEnd"/>
          </w:p>
        </w:tc>
        <w:tc>
          <w:tcPr>
            <w:tcW w:w="1159" w:type="dxa"/>
            <w:shd w:val="clear" w:color="auto" w:fill="auto"/>
            <w:vAlign w:val="bottom"/>
          </w:tcPr>
          <w:p w:rsidR="00902482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14808,9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109,9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250823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13715,6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115,0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102,8</w:t>
            </w:r>
          </w:p>
        </w:tc>
      </w:tr>
      <w:tr w:rsidR="00D64844" w:rsidRPr="00ED689B" w:rsidTr="00A22D23">
        <w:tc>
          <w:tcPr>
            <w:tcW w:w="2117" w:type="dxa"/>
            <w:shd w:val="clear" w:color="auto" w:fill="auto"/>
            <w:vAlign w:val="bottom"/>
          </w:tcPr>
          <w:p w:rsidR="00D64844" w:rsidRPr="00876DEA" w:rsidRDefault="00D64844" w:rsidP="00A22D23">
            <w:pPr>
              <w:pStyle w:val="a5"/>
              <w:spacing w:before="120" w:after="20" w:line="240" w:lineRule="auto"/>
              <w:ind w:left="113"/>
              <w:jc w:val="both"/>
              <w:rPr>
                <w:lang w:val="ru-RU"/>
              </w:rPr>
            </w:pPr>
            <w:r w:rsidRPr="00A84A40">
              <w:t>Июнь</w:t>
            </w:r>
            <w:r w:rsidR="002D6C73" w:rsidRPr="002D6C73">
              <w:rPr>
                <w:rFonts w:cs="Arial"/>
                <w:vertAlign w:val="superscript"/>
                <w:lang w:val="ru-RU" w:eastAsia="ru-RU"/>
              </w:rPr>
              <w:t>3)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D64844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14854,0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108,3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902482" w:rsidRDefault="00534337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250823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13725,1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113,7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902482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99,8</w:t>
            </w:r>
          </w:p>
        </w:tc>
      </w:tr>
      <w:tr w:rsidR="00D64844" w:rsidRPr="00ED689B" w:rsidTr="00A22D23">
        <w:tc>
          <w:tcPr>
            <w:tcW w:w="2117" w:type="dxa"/>
            <w:shd w:val="clear" w:color="auto" w:fill="auto"/>
            <w:vAlign w:val="bottom"/>
          </w:tcPr>
          <w:p w:rsidR="00D64844" w:rsidRPr="00876DEA" w:rsidRDefault="00D64844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  <w:lang w:val="ru-RU"/>
              </w:rPr>
            </w:pPr>
            <w:r w:rsidRPr="00A84A40">
              <w:rPr>
                <w:b/>
                <w:lang w:val="en-US"/>
              </w:rPr>
              <w:lastRenderedPageBreak/>
              <w:t xml:space="preserve">II </w:t>
            </w:r>
            <w:r w:rsidRPr="00A84A40">
              <w:rPr>
                <w:b/>
              </w:rPr>
              <w:t>квартал</w:t>
            </w:r>
            <w:r w:rsidR="002D6C73" w:rsidRPr="002D6C73">
              <w:rPr>
                <w:rFonts w:cs="Arial"/>
                <w:b/>
                <w:vertAlign w:val="superscript"/>
                <w:lang w:val="ru-RU" w:eastAsia="ru-RU"/>
              </w:rPr>
              <w:t>3)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D64844" w:rsidRPr="00D64844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43894,5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109,5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40710,3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113,7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109,5</w:t>
            </w:r>
          </w:p>
        </w:tc>
      </w:tr>
      <w:tr w:rsidR="00D64844" w:rsidRPr="00ED689B" w:rsidTr="00A22D23">
        <w:tc>
          <w:tcPr>
            <w:tcW w:w="2117" w:type="dxa"/>
            <w:shd w:val="clear" w:color="auto" w:fill="auto"/>
            <w:vAlign w:val="bottom"/>
          </w:tcPr>
          <w:p w:rsidR="00D64844" w:rsidRPr="00876DEA" w:rsidRDefault="00D64844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  <w:lang w:val="ru-RU"/>
              </w:rPr>
            </w:pPr>
            <w:r w:rsidRPr="00A84A40">
              <w:rPr>
                <w:b/>
              </w:rPr>
              <w:t>I полугодие</w:t>
            </w:r>
            <w:r w:rsidR="002D6C73" w:rsidRPr="002D6C73">
              <w:rPr>
                <w:rFonts w:cs="Arial"/>
                <w:b/>
                <w:vertAlign w:val="superscript"/>
                <w:lang w:val="ru-RU" w:eastAsia="ru-RU"/>
              </w:rPr>
              <w:t>3)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D64844" w:rsidRPr="00D64844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83594,5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109,7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D64844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77523,3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113,9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D64844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0275A9" w:rsidRPr="00ED689B" w:rsidTr="00A22D23">
        <w:tc>
          <w:tcPr>
            <w:tcW w:w="2117" w:type="dxa"/>
            <w:shd w:val="clear" w:color="auto" w:fill="auto"/>
            <w:vAlign w:val="bottom"/>
          </w:tcPr>
          <w:p w:rsidR="000275A9" w:rsidRPr="00A84A40" w:rsidRDefault="000275A9" w:rsidP="0017708E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Июль</w:t>
            </w:r>
            <w:r w:rsidR="002D6C73" w:rsidRPr="002D6C73">
              <w:rPr>
                <w:rFonts w:cs="Arial"/>
                <w:vertAlign w:val="superscript"/>
                <w:lang w:val="ru-RU" w:eastAsia="ru-RU"/>
              </w:rPr>
              <w:t>3)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275A9" w:rsidRPr="006072E5" w:rsidRDefault="00534337" w:rsidP="002C18BB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15486,6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108,5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14667,2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105,9</w:t>
            </w:r>
          </w:p>
        </w:tc>
      </w:tr>
      <w:tr w:rsidR="000275A9" w:rsidRPr="00ED689B" w:rsidTr="00A22D23">
        <w:tc>
          <w:tcPr>
            <w:tcW w:w="2117" w:type="dxa"/>
            <w:shd w:val="clear" w:color="auto" w:fill="auto"/>
            <w:vAlign w:val="bottom"/>
          </w:tcPr>
          <w:p w:rsidR="000275A9" w:rsidRPr="006072E5" w:rsidRDefault="001225D9" w:rsidP="0017708E">
            <w:pPr>
              <w:pStyle w:val="a5"/>
              <w:spacing w:before="120" w:after="20" w:line="240" w:lineRule="auto"/>
              <w:ind w:left="113"/>
              <w:jc w:val="both"/>
              <w:rPr>
                <w:lang w:val="ru-RU"/>
              </w:rPr>
            </w:pPr>
            <w:r>
              <w:rPr>
                <w:lang w:val="ru-RU"/>
              </w:rPr>
              <w:t>Август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275A9" w:rsidRPr="006072E5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15436,3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104,3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14741,7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104,8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100,1</w:t>
            </w:r>
          </w:p>
        </w:tc>
      </w:tr>
      <w:tr w:rsidR="001225D9" w:rsidRPr="00ED689B" w:rsidTr="00A22D23">
        <w:tc>
          <w:tcPr>
            <w:tcW w:w="2117" w:type="dxa"/>
            <w:shd w:val="clear" w:color="auto" w:fill="auto"/>
            <w:vAlign w:val="bottom"/>
          </w:tcPr>
          <w:p w:rsidR="001225D9" w:rsidRPr="001225D9" w:rsidRDefault="001225D9" w:rsidP="0017708E">
            <w:pPr>
              <w:pStyle w:val="a5"/>
              <w:spacing w:before="120" w:after="20" w:line="240" w:lineRule="auto"/>
              <w:ind w:left="113"/>
              <w:jc w:val="both"/>
              <w:rPr>
                <w:lang w:val="ru-RU"/>
              </w:rPr>
            </w:pPr>
            <w:r>
              <w:rPr>
                <w:lang w:val="ru-RU"/>
              </w:rPr>
              <w:t>Январь</w:t>
            </w:r>
            <w:r w:rsidR="00344937">
              <w:rPr>
                <w:lang w:val="ru-RU"/>
              </w:rPr>
              <w:t>-</w:t>
            </w:r>
            <w:r w:rsidRPr="001225D9">
              <w:rPr>
                <w:rFonts w:cs="Arial"/>
                <w:szCs w:val="22"/>
                <w:lang w:val="ru-RU"/>
              </w:rPr>
              <w:t>август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1225D9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114517,4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1225D9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108,8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1225D9" w:rsidRPr="006072E5" w:rsidRDefault="001225D9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1225D9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106932,3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1225D9" w:rsidRDefault="00534337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112,3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1225D9" w:rsidRPr="006072E5" w:rsidRDefault="001225D9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</w:p>
        </w:tc>
      </w:tr>
      <w:tr w:rsidR="000275A9" w:rsidRPr="00A84A40" w:rsidTr="001535B2">
        <w:trPr>
          <w:trHeight w:val="1338"/>
        </w:trPr>
        <w:tc>
          <w:tcPr>
            <w:tcW w:w="9076" w:type="dxa"/>
            <w:gridSpan w:val="7"/>
            <w:vAlign w:val="bottom"/>
          </w:tcPr>
          <w:p w:rsidR="000275A9" w:rsidRDefault="000275A9" w:rsidP="00C078A9">
            <w:pPr>
              <w:spacing w:before="20" w:line="200" w:lineRule="exact"/>
              <w:ind w:left="57" w:right="57" w:firstLine="0"/>
              <w:jc w:val="left"/>
              <w:rPr>
                <w:rFonts w:cs="Arial"/>
                <w:sz w:val="18"/>
                <w:szCs w:val="18"/>
              </w:rPr>
            </w:pPr>
            <w:r w:rsidRPr="008F414D">
              <w:rPr>
                <w:rFonts w:cs="Arial"/>
                <w:sz w:val="18"/>
                <w:szCs w:val="18"/>
                <w:vertAlign w:val="superscript"/>
              </w:rPr>
              <w:t>1)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F414D">
              <w:rPr>
                <w:rFonts w:cs="Arial"/>
                <w:sz w:val="18"/>
                <w:szCs w:val="18"/>
              </w:rPr>
              <w:t xml:space="preserve">В сопоставимых ценах. </w:t>
            </w:r>
          </w:p>
          <w:p w:rsidR="000275A9" w:rsidRDefault="000275A9" w:rsidP="00C078A9">
            <w:pPr>
              <w:spacing w:before="20" w:line="200" w:lineRule="exact"/>
              <w:ind w:left="57" w:right="57" w:firstLine="0"/>
              <w:rPr>
                <w:sz w:val="18"/>
              </w:rPr>
            </w:pPr>
            <w:r>
              <w:rPr>
                <w:sz w:val="18"/>
                <w:vertAlign w:val="superscript"/>
              </w:rPr>
              <w:t>2</w:t>
            </w:r>
            <w:r w:rsidRPr="00DE0FA3">
              <w:rPr>
                <w:sz w:val="18"/>
                <w:vertAlign w:val="superscript"/>
              </w:rPr>
              <w:t>)</w:t>
            </w:r>
            <w:r w:rsidRPr="00DE0FA3">
              <w:rPr>
                <w:sz w:val="18"/>
              </w:rPr>
              <w:t xml:space="preserve"> Оперативные данные</w:t>
            </w:r>
            <w:r>
              <w:rPr>
                <w:sz w:val="18"/>
              </w:rPr>
              <w:t>.</w:t>
            </w:r>
          </w:p>
          <w:p w:rsidR="00534337" w:rsidRPr="008F414D" w:rsidRDefault="001535B2" w:rsidP="001535B2">
            <w:pPr>
              <w:spacing w:before="20" w:after="20" w:line="200" w:lineRule="exact"/>
              <w:ind w:left="57" w:right="57" w:firstLine="0"/>
              <w:rPr>
                <w:rFonts w:cs="Arial"/>
                <w:sz w:val="18"/>
                <w:szCs w:val="18"/>
              </w:rPr>
            </w:pPr>
            <w:r w:rsidRPr="00E72AF1">
              <w:rPr>
                <w:sz w:val="18"/>
                <w:vertAlign w:val="superscript"/>
                <w:lang w:eastAsia="x-none"/>
              </w:rPr>
              <w:t>3</w:t>
            </w:r>
            <w:r w:rsidRPr="00DE0FA3">
              <w:rPr>
                <w:sz w:val="18"/>
                <w:vertAlign w:val="superscript"/>
                <w:lang w:val="x-none" w:eastAsia="x-none"/>
              </w:rPr>
              <w:t>)</w:t>
            </w:r>
            <w:r w:rsidRPr="00DE0FA3">
              <w:rPr>
                <w:sz w:val="18"/>
                <w:lang w:val="x-none" w:eastAsia="x-none"/>
              </w:rPr>
              <w:t xml:space="preserve"> </w:t>
            </w:r>
            <w:r w:rsidRPr="00DE0FA3">
              <w:rPr>
                <w:sz w:val="18"/>
                <w:lang w:eastAsia="x-none"/>
              </w:rPr>
              <w:t>Данные уточнены по итогам ежеквартальных обследований малых предприятий и организаций, средняя численность которых не превышает 15 человек, не относящихся к субъектам малого предпринимательства. Кроме того учтены изменения, внесенные респондентами в ранее предоставленные оперативные данные.</w:t>
            </w:r>
          </w:p>
        </w:tc>
      </w:tr>
    </w:tbl>
    <w:p w:rsidR="00695539" w:rsidRDefault="00695539" w:rsidP="00827DA9">
      <w:pPr>
        <w:pStyle w:val="4"/>
        <w:keepNext w:val="0"/>
        <w:widowControl w:val="0"/>
        <w:spacing w:before="0" w:after="0"/>
        <w:jc w:val="center"/>
        <w:rPr>
          <w:b/>
          <w:i w:val="0"/>
          <w:sz w:val="18"/>
          <w:lang w:val="ru-RU"/>
        </w:rPr>
      </w:pPr>
    </w:p>
    <w:p w:rsidR="00827DA9" w:rsidRPr="0082473D" w:rsidRDefault="00827DA9" w:rsidP="008D3349">
      <w:pPr>
        <w:pStyle w:val="4"/>
        <w:keepNext w:val="0"/>
        <w:widowControl w:val="0"/>
        <w:spacing w:after="0"/>
        <w:jc w:val="center"/>
        <w:rPr>
          <w:b/>
          <w:i w:val="0"/>
          <w:sz w:val="18"/>
        </w:rPr>
      </w:pPr>
      <w:r w:rsidRPr="0082473D">
        <w:rPr>
          <w:b/>
          <w:i w:val="0"/>
          <w:sz w:val="18"/>
        </w:rPr>
        <w:t>ТОВАРНЫЕ ЗАПАСЫ В ОРГАНИЗАЦИЯХ РОЗНИЧНОЙ ТОРГОВЛИ</w:t>
      </w:r>
    </w:p>
    <w:p w:rsidR="00827DA9" w:rsidRDefault="00827DA9" w:rsidP="008D3349">
      <w:pPr>
        <w:pStyle w:val="4"/>
        <w:keepNext w:val="0"/>
        <w:widowControl w:val="0"/>
        <w:spacing w:after="0"/>
        <w:jc w:val="right"/>
        <w:rPr>
          <w:i w:val="0"/>
          <w:sz w:val="20"/>
          <w:lang w:val="en-US"/>
        </w:rPr>
      </w:pPr>
      <w:r w:rsidRPr="0082473D">
        <w:rPr>
          <w:i w:val="0"/>
          <w:sz w:val="20"/>
        </w:rPr>
        <w:t>на конец месяца</w:t>
      </w: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5"/>
        <w:gridCol w:w="1920"/>
        <w:gridCol w:w="1922"/>
        <w:gridCol w:w="1923"/>
        <w:gridCol w:w="1922"/>
      </w:tblGrid>
      <w:tr w:rsidR="00550058" w:rsidRPr="0082473D" w:rsidTr="00202894">
        <w:trPr>
          <w:cantSplit/>
          <w:trHeight w:val="283"/>
          <w:tblHeader/>
        </w:trPr>
        <w:tc>
          <w:tcPr>
            <w:tcW w:w="1385" w:type="dxa"/>
            <w:vMerge w:val="restart"/>
            <w:vAlign w:val="center"/>
          </w:tcPr>
          <w:p w:rsidR="00550058" w:rsidRPr="0082473D" w:rsidRDefault="00550058" w:rsidP="008D3349">
            <w:pPr>
              <w:pStyle w:val="a5"/>
              <w:widowControl w:val="0"/>
              <w:spacing w:before="40" w:after="40" w:line="240" w:lineRule="auto"/>
              <w:jc w:val="center"/>
            </w:pPr>
          </w:p>
        </w:tc>
        <w:tc>
          <w:tcPr>
            <w:tcW w:w="1920" w:type="dxa"/>
            <w:vMerge w:val="restart"/>
            <w:vAlign w:val="center"/>
          </w:tcPr>
          <w:p w:rsidR="00550058" w:rsidRPr="0082473D" w:rsidRDefault="00550058" w:rsidP="008D3349">
            <w:pPr>
              <w:pStyle w:val="a5"/>
              <w:widowControl w:val="0"/>
              <w:spacing w:before="40" w:after="40" w:line="240" w:lineRule="auto"/>
              <w:jc w:val="center"/>
            </w:pPr>
            <w:r w:rsidRPr="0082473D">
              <w:t xml:space="preserve">Млн </w:t>
            </w:r>
            <w:r w:rsidRPr="0082473D">
              <w:br/>
              <w:t>рублей</w:t>
            </w:r>
          </w:p>
        </w:tc>
        <w:tc>
          <w:tcPr>
            <w:tcW w:w="3845" w:type="dxa"/>
            <w:gridSpan w:val="2"/>
            <w:shd w:val="clear" w:color="auto" w:fill="auto"/>
            <w:vAlign w:val="center"/>
          </w:tcPr>
          <w:p w:rsidR="00550058" w:rsidRPr="0082473D" w:rsidRDefault="00550058" w:rsidP="008D3349">
            <w:pPr>
              <w:pStyle w:val="a5"/>
              <w:widowControl w:val="0"/>
              <w:spacing w:before="40" w:after="40" w:line="240" w:lineRule="auto"/>
              <w:jc w:val="center"/>
            </w:pPr>
            <w:r w:rsidRPr="0082473D">
              <w:t>В % к</w:t>
            </w:r>
          </w:p>
        </w:tc>
        <w:tc>
          <w:tcPr>
            <w:tcW w:w="1922" w:type="dxa"/>
            <w:vMerge w:val="restart"/>
            <w:vAlign w:val="center"/>
          </w:tcPr>
          <w:p w:rsidR="00550058" w:rsidRPr="0082473D" w:rsidRDefault="00550058" w:rsidP="008D3349">
            <w:pPr>
              <w:pStyle w:val="a5"/>
              <w:widowControl w:val="0"/>
              <w:tabs>
                <w:tab w:val="left" w:pos="1267"/>
              </w:tabs>
              <w:spacing w:before="40" w:after="40" w:line="240" w:lineRule="auto"/>
              <w:jc w:val="center"/>
            </w:pPr>
            <w:r w:rsidRPr="0082473D">
              <w:t>Обеспеченность запасами, в днях торговли</w:t>
            </w:r>
          </w:p>
        </w:tc>
      </w:tr>
      <w:tr w:rsidR="00550058" w:rsidRPr="0082473D" w:rsidTr="00202894">
        <w:trPr>
          <w:cantSplit/>
          <w:trHeight w:val="283"/>
          <w:tblHeader/>
        </w:trPr>
        <w:tc>
          <w:tcPr>
            <w:tcW w:w="1385" w:type="dxa"/>
            <w:vMerge/>
            <w:vAlign w:val="center"/>
          </w:tcPr>
          <w:p w:rsidR="00550058" w:rsidRPr="0082473D" w:rsidRDefault="00550058" w:rsidP="008D3349">
            <w:pPr>
              <w:pStyle w:val="a5"/>
              <w:widowControl w:val="0"/>
              <w:spacing w:before="40" w:after="40" w:line="240" w:lineRule="auto"/>
              <w:jc w:val="center"/>
            </w:pPr>
          </w:p>
        </w:tc>
        <w:tc>
          <w:tcPr>
            <w:tcW w:w="1920" w:type="dxa"/>
            <w:vMerge/>
            <w:vAlign w:val="center"/>
          </w:tcPr>
          <w:p w:rsidR="00550058" w:rsidRPr="0082473D" w:rsidRDefault="00550058" w:rsidP="008D3349">
            <w:pPr>
              <w:pStyle w:val="a5"/>
              <w:widowControl w:val="0"/>
              <w:spacing w:before="40" w:after="40" w:line="240" w:lineRule="auto"/>
              <w:jc w:val="center"/>
            </w:pPr>
          </w:p>
        </w:tc>
        <w:tc>
          <w:tcPr>
            <w:tcW w:w="1922" w:type="dxa"/>
            <w:shd w:val="clear" w:color="auto" w:fill="auto"/>
            <w:vAlign w:val="center"/>
          </w:tcPr>
          <w:p w:rsidR="00550058" w:rsidRPr="0082473D" w:rsidRDefault="00550058" w:rsidP="008D3349">
            <w:pPr>
              <w:pStyle w:val="a5"/>
              <w:widowControl w:val="0"/>
              <w:spacing w:before="40" w:after="40" w:line="240" w:lineRule="auto"/>
              <w:jc w:val="center"/>
            </w:pPr>
            <w:r w:rsidRPr="0082473D">
              <w:t>предыдущему</w:t>
            </w:r>
            <w:r w:rsidRPr="0082473D">
              <w:rPr>
                <w:lang w:val="en-US"/>
              </w:rPr>
              <w:t xml:space="preserve"> </w:t>
            </w:r>
            <w:r w:rsidRPr="0082473D">
              <w:br/>
              <w:t>месяцу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550058" w:rsidRPr="0082473D" w:rsidRDefault="00550058" w:rsidP="008D3349">
            <w:pPr>
              <w:pStyle w:val="a5"/>
              <w:widowControl w:val="0"/>
              <w:spacing w:before="40" w:after="40" w:line="240" w:lineRule="auto"/>
              <w:jc w:val="center"/>
            </w:pPr>
            <w:r w:rsidRPr="0082473D">
              <w:t>соответствую-</w:t>
            </w:r>
            <w:r w:rsidRPr="0082473D">
              <w:br/>
            </w:r>
            <w:proofErr w:type="spellStart"/>
            <w:r w:rsidRPr="0082473D">
              <w:t>щему</w:t>
            </w:r>
            <w:proofErr w:type="spellEnd"/>
            <w:r w:rsidRPr="0082473D">
              <w:t xml:space="preserve"> месяцу </w:t>
            </w:r>
            <w:r w:rsidRPr="0082473D">
              <w:br/>
              <w:t>предыдущего года</w:t>
            </w:r>
          </w:p>
        </w:tc>
        <w:tc>
          <w:tcPr>
            <w:tcW w:w="1922" w:type="dxa"/>
            <w:vMerge/>
            <w:vAlign w:val="center"/>
          </w:tcPr>
          <w:p w:rsidR="00550058" w:rsidRPr="0082473D" w:rsidRDefault="00550058" w:rsidP="008D3349">
            <w:pPr>
              <w:pStyle w:val="a5"/>
              <w:widowControl w:val="0"/>
              <w:tabs>
                <w:tab w:val="left" w:pos="1267"/>
              </w:tabs>
              <w:spacing w:before="40" w:after="40" w:line="240" w:lineRule="auto"/>
              <w:jc w:val="center"/>
            </w:pPr>
          </w:p>
        </w:tc>
      </w:tr>
      <w:tr w:rsidR="00550058" w:rsidRPr="0082473D" w:rsidTr="00B72AE0">
        <w:trPr>
          <w:cantSplit/>
          <w:trHeight w:val="113"/>
        </w:trPr>
        <w:tc>
          <w:tcPr>
            <w:tcW w:w="1385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left="113"/>
              <w:jc w:val="both"/>
            </w:pPr>
          </w:p>
        </w:tc>
        <w:tc>
          <w:tcPr>
            <w:tcW w:w="7687" w:type="dxa"/>
            <w:gridSpan w:val="4"/>
            <w:vAlign w:val="center"/>
          </w:tcPr>
          <w:p w:rsidR="00550058" w:rsidRPr="007A0715" w:rsidRDefault="00550058" w:rsidP="008D3349">
            <w:pPr>
              <w:pStyle w:val="a5"/>
              <w:widowControl w:val="0"/>
              <w:spacing w:before="120" w:line="240" w:lineRule="auto"/>
              <w:jc w:val="center"/>
              <w:rPr>
                <w:b/>
                <w:lang w:val="ru-RU"/>
              </w:rPr>
            </w:pPr>
            <w:r w:rsidRPr="00827DA9">
              <w:rPr>
                <w:b/>
              </w:rPr>
              <w:t>2023 г</w:t>
            </w:r>
            <w:r w:rsidR="007A0715">
              <w:rPr>
                <w:b/>
                <w:lang w:val="en-US"/>
              </w:rPr>
              <w:t>.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left="113"/>
              <w:jc w:val="both"/>
            </w:pPr>
            <w:r>
              <w:t>Январь</w:t>
            </w:r>
          </w:p>
        </w:tc>
        <w:tc>
          <w:tcPr>
            <w:tcW w:w="1920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454"/>
              <w:jc w:val="right"/>
            </w:pPr>
            <w:r>
              <w:t>16775,0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94,3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tabs>
                <w:tab w:val="left" w:pos="1194"/>
              </w:tabs>
              <w:spacing w:before="120" w:line="240" w:lineRule="auto"/>
              <w:ind w:right="467"/>
              <w:jc w:val="right"/>
            </w:pPr>
            <w:r>
              <w:t>88,7</w:t>
            </w:r>
          </w:p>
        </w:tc>
        <w:tc>
          <w:tcPr>
            <w:tcW w:w="1922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45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left="113"/>
              <w:jc w:val="both"/>
            </w:pPr>
            <w:r>
              <w:t>Февраль</w:t>
            </w:r>
          </w:p>
        </w:tc>
        <w:tc>
          <w:tcPr>
            <w:tcW w:w="1920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454"/>
              <w:jc w:val="right"/>
            </w:pPr>
            <w:r>
              <w:t>17162,6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102,1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tabs>
                <w:tab w:val="left" w:pos="1194"/>
              </w:tabs>
              <w:spacing w:before="120" w:line="240" w:lineRule="auto"/>
              <w:ind w:right="467"/>
              <w:jc w:val="right"/>
            </w:pPr>
            <w:r>
              <w:t>91,0</w:t>
            </w:r>
          </w:p>
        </w:tc>
        <w:tc>
          <w:tcPr>
            <w:tcW w:w="1922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42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left="113"/>
              <w:jc w:val="both"/>
            </w:pPr>
            <w:r>
              <w:t>Март</w:t>
            </w:r>
          </w:p>
        </w:tc>
        <w:tc>
          <w:tcPr>
            <w:tcW w:w="1920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454"/>
              <w:jc w:val="right"/>
            </w:pPr>
            <w:r>
              <w:t>17376,6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101,1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tabs>
                <w:tab w:val="left" w:pos="1194"/>
              </w:tabs>
              <w:spacing w:before="120" w:line="240" w:lineRule="auto"/>
              <w:ind w:right="467"/>
              <w:jc w:val="right"/>
            </w:pPr>
            <w:r>
              <w:t>99,4</w:t>
            </w:r>
          </w:p>
        </w:tc>
        <w:tc>
          <w:tcPr>
            <w:tcW w:w="1922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42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left="113"/>
              <w:jc w:val="both"/>
            </w:pPr>
            <w:r>
              <w:t>Апрель</w:t>
            </w:r>
          </w:p>
        </w:tc>
        <w:tc>
          <w:tcPr>
            <w:tcW w:w="1920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454"/>
              <w:jc w:val="right"/>
            </w:pPr>
            <w:r>
              <w:t>16716,8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96,2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tabs>
                <w:tab w:val="left" w:pos="1194"/>
              </w:tabs>
              <w:spacing w:before="120" w:line="240" w:lineRule="auto"/>
              <w:ind w:right="467"/>
              <w:jc w:val="right"/>
            </w:pPr>
            <w:r>
              <w:t>94,8</w:t>
            </w:r>
          </w:p>
        </w:tc>
        <w:tc>
          <w:tcPr>
            <w:tcW w:w="1922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39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Pr="0082473D" w:rsidRDefault="00550058" w:rsidP="008D3349">
            <w:pPr>
              <w:pStyle w:val="a5"/>
              <w:widowControl w:val="0"/>
              <w:spacing w:before="120" w:line="240" w:lineRule="auto"/>
              <w:ind w:left="113"/>
              <w:jc w:val="both"/>
            </w:pPr>
            <w:r w:rsidRPr="0082473D">
              <w:t>Май</w:t>
            </w:r>
          </w:p>
        </w:tc>
        <w:tc>
          <w:tcPr>
            <w:tcW w:w="1920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454"/>
              <w:jc w:val="right"/>
            </w:pPr>
            <w:r>
              <w:t>16200,2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97,2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tabs>
                <w:tab w:val="left" w:pos="1194"/>
              </w:tabs>
              <w:spacing w:before="120" w:line="240" w:lineRule="auto"/>
              <w:ind w:right="467"/>
              <w:jc w:val="right"/>
            </w:pPr>
            <w:r>
              <w:t>93,9</w:t>
            </w:r>
          </w:p>
        </w:tc>
        <w:tc>
          <w:tcPr>
            <w:tcW w:w="1922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37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Pr="0082473D" w:rsidRDefault="00550058" w:rsidP="008D3349">
            <w:pPr>
              <w:pStyle w:val="a5"/>
              <w:widowControl w:val="0"/>
              <w:spacing w:before="120" w:line="240" w:lineRule="auto"/>
              <w:ind w:left="113"/>
              <w:jc w:val="both"/>
            </w:pPr>
            <w:r>
              <w:t>Июнь</w:t>
            </w:r>
          </w:p>
        </w:tc>
        <w:tc>
          <w:tcPr>
            <w:tcW w:w="1920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454"/>
              <w:jc w:val="right"/>
            </w:pPr>
            <w:r>
              <w:t>16669,1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102,4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tabs>
                <w:tab w:val="left" w:pos="1194"/>
              </w:tabs>
              <w:spacing w:before="120" w:line="240" w:lineRule="auto"/>
              <w:ind w:right="467"/>
              <w:jc w:val="right"/>
            </w:pPr>
            <w:r>
              <w:t>92,9</w:t>
            </w:r>
          </w:p>
        </w:tc>
        <w:tc>
          <w:tcPr>
            <w:tcW w:w="1922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37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left="113"/>
              <w:jc w:val="both"/>
            </w:pPr>
            <w:r>
              <w:t>Июль</w:t>
            </w:r>
          </w:p>
        </w:tc>
        <w:tc>
          <w:tcPr>
            <w:tcW w:w="1920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454"/>
              <w:jc w:val="right"/>
            </w:pPr>
            <w:r>
              <w:t>16682,4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99,0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tabs>
                <w:tab w:val="left" w:pos="1194"/>
              </w:tabs>
              <w:spacing w:before="120" w:line="240" w:lineRule="auto"/>
              <w:ind w:right="467"/>
              <w:jc w:val="right"/>
            </w:pPr>
            <w:r>
              <w:t>92,3</w:t>
            </w:r>
          </w:p>
        </w:tc>
        <w:tc>
          <w:tcPr>
            <w:tcW w:w="1922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36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left="113"/>
              <w:jc w:val="both"/>
            </w:pPr>
            <w:r>
              <w:t>Август</w:t>
            </w:r>
          </w:p>
        </w:tc>
        <w:tc>
          <w:tcPr>
            <w:tcW w:w="1920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454"/>
              <w:jc w:val="right"/>
            </w:pPr>
            <w:r>
              <w:t>16737,2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100,0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tabs>
                <w:tab w:val="left" w:pos="1194"/>
              </w:tabs>
              <w:spacing w:before="120" w:line="240" w:lineRule="auto"/>
              <w:ind w:right="467"/>
              <w:jc w:val="right"/>
            </w:pPr>
            <w:r>
              <w:t>92,8</w:t>
            </w:r>
          </w:p>
        </w:tc>
        <w:tc>
          <w:tcPr>
            <w:tcW w:w="1922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34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left="113"/>
              <w:jc w:val="both"/>
            </w:pPr>
            <w:r>
              <w:t>Сентябрь</w:t>
            </w:r>
          </w:p>
        </w:tc>
        <w:tc>
          <w:tcPr>
            <w:tcW w:w="1920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454"/>
              <w:jc w:val="right"/>
            </w:pPr>
            <w:r>
              <w:t>16637,3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98,0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tabs>
                <w:tab w:val="left" w:pos="1194"/>
              </w:tabs>
              <w:spacing w:before="120" w:line="240" w:lineRule="auto"/>
              <w:ind w:right="467"/>
              <w:jc w:val="right"/>
            </w:pPr>
            <w:r>
              <w:t>90,8</w:t>
            </w:r>
          </w:p>
        </w:tc>
        <w:tc>
          <w:tcPr>
            <w:tcW w:w="1922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35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left="113"/>
              <w:jc w:val="both"/>
            </w:pPr>
            <w:r>
              <w:t>Октябрь</w:t>
            </w:r>
          </w:p>
        </w:tc>
        <w:tc>
          <w:tcPr>
            <w:tcW w:w="1920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454"/>
              <w:jc w:val="right"/>
            </w:pPr>
            <w:r>
              <w:t>17486,3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104,2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tabs>
                <w:tab w:val="left" w:pos="1194"/>
              </w:tabs>
              <w:spacing w:before="120" w:line="240" w:lineRule="auto"/>
              <w:ind w:right="467"/>
              <w:jc w:val="right"/>
            </w:pPr>
            <w:r>
              <w:t>93,8</w:t>
            </w:r>
          </w:p>
        </w:tc>
        <w:tc>
          <w:tcPr>
            <w:tcW w:w="1922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37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left="113"/>
              <w:jc w:val="both"/>
            </w:pPr>
            <w:r>
              <w:t>Ноябрь</w:t>
            </w:r>
          </w:p>
        </w:tc>
        <w:tc>
          <w:tcPr>
            <w:tcW w:w="1920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454"/>
              <w:jc w:val="right"/>
            </w:pPr>
            <w:r>
              <w:t>18670,5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105,8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tabs>
                <w:tab w:val="left" w:pos="1194"/>
              </w:tabs>
              <w:spacing w:before="120" w:line="240" w:lineRule="auto"/>
              <w:ind w:right="467"/>
              <w:jc w:val="right"/>
            </w:pPr>
            <w:r>
              <w:t>97,6</w:t>
            </w:r>
          </w:p>
        </w:tc>
        <w:tc>
          <w:tcPr>
            <w:tcW w:w="1922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39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left="113"/>
              <w:jc w:val="both"/>
            </w:pPr>
            <w:r>
              <w:t>Декабрь</w:t>
            </w:r>
          </w:p>
        </w:tc>
        <w:tc>
          <w:tcPr>
            <w:tcW w:w="1920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454"/>
              <w:jc w:val="right"/>
            </w:pPr>
            <w:r>
              <w:t>17958,1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95,3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tabs>
                <w:tab w:val="left" w:pos="1194"/>
              </w:tabs>
              <w:spacing w:before="120" w:line="240" w:lineRule="auto"/>
              <w:ind w:right="467"/>
              <w:jc w:val="right"/>
            </w:pPr>
            <w:r>
              <w:t>95,3</w:t>
            </w:r>
          </w:p>
        </w:tc>
        <w:tc>
          <w:tcPr>
            <w:tcW w:w="1922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</w:pPr>
            <w:r>
              <w:t>32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left="113"/>
              <w:jc w:val="both"/>
            </w:pPr>
          </w:p>
        </w:tc>
        <w:tc>
          <w:tcPr>
            <w:tcW w:w="7687" w:type="dxa"/>
            <w:gridSpan w:val="4"/>
            <w:vAlign w:val="center"/>
          </w:tcPr>
          <w:p w:rsidR="00550058" w:rsidRPr="00827DA9" w:rsidRDefault="00550058" w:rsidP="008D3349">
            <w:pPr>
              <w:pStyle w:val="a5"/>
              <w:widowControl w:val="0"/>
              <w:spacing w:before="120" w:line="240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827DA9">
              <w:rPr>
                <w:b/>
              </w:rPr>
              <w:t xml:space="preserve"> г</w:t>
            </w:r>
            <w:r w:rsidR="007A0715">
              <w:rPr>
                <w:b/>
                <w:lang w:val="ru-RU"/>
              </w:rPr>
              <w:t>.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Январь</w:t>
            </w:r>
          </w:p>
        </w:tc>
        <w:tc>
          <w:tcPr>
            <w:tcW w:w="1920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18061,2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99,6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D3349">
            <w:pPr>
              <w:pStyle w:val="a5"/>
              <w:widowControl w:val="0"/>
              <w:tabs>
                <w:tab w:val="left" w:pos="1194"/>
              </w:tabs>
              <w:spacing w:before="12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100,6</w:t>
            </w:r>
          </w:p>
        </w:tc>
        <w:tc>
          <w:tcPr>
            <w:tcW w:w="1922" w:type="dxa"/>
            <w:vAlign w:val="bottom"/>
          </w:tcPr>
          <w:p w:rsidR="00550058" w:rsidRDefault="00550058" w:rsidP="008D3349">
            <w:pPr>
              <w:pStyle w:val="a5"/>
              <w:widowControl w:val="0"/>
              <w:spacing w:before="12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40</w:t>
            </w:r>
          </w:p>
        </w:tc>
      </w:tr>
      <w:tr w:rsidR="00BE65D4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BE65D4" w:rsidRDefault="00BE65D4" w:rsidP="008D3349">
            <w:pPr>
              <w:pStyle w:val="a5"/>
              <w:widowControl w:val="0"/>
              <w:spacing w:before="12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Февраль</w:t>
            </w:r>
          </w:p>
        </w:tc>
        <w:tc>
          <w:tcPr>
            <w:tcW w:w="1920" w:type="dxa"/>
            <w:vAlign w:val="bottom"/>
          </w:tcPr>
          <w:p w:rsidR="00BE65D4" w:rsidRDefault="00A9488C" w:rsidP="008D3349">
            <w:pPr>
              <w:pStyle w:val="a5"/>
              <w:widowControl w:val="0"/>
              <w:spacing w:before="12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18322,2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BE65D4" w:rsidRDefault="00A9488C" w:rsidP="008D3349">
            <w:pPr>
              <w:pStyle w:val="a5"/>
              <w:widowControl w:val="0"/>
              <w:spacing w:before="12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100,8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BE65D4" w:rsidRDefault="00A9488C" w:rsidP="008D3349">
            <w:pPr>
              <w:pStyle w:val="a5"/>
              <w:widowControl w:val="0"/>
              <w:tabs>
                <w:tab w:val="left" w:pos="1194"/>
              </w:tabs>
              <w:spacing w:before="12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99,4</w:t>
            </w:r>
          </w:p>
        </w:tc>
        <w:tc>
          <w:tcPr>
            <w:tcW w:w="1922" w:type="dxa"/>
            <w:vAlign w:val="bottom"/>
          </w:tcPr>
          <w:p w:rsidR="00BE65D4" w:rsidRDefault="00A9488C" w:rsidP="008D3349">
            <w:pPr>
              <w:pStyle w:val="a5"/>
              <w:widowControl w:val="0"/>
              <w:spacing w:before="12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38</w:t>
            </w:r>
          </w:p>
        </w:tc>
      </w:tr>
      <w:tr w:rsidR="007B077B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7B077B" w:rsidRDefault="00865BDA" w:rsidP="008D3349">
            <w:pPr>
              <w:pStyle w:val="a5"/>
              <w:widowControl w:val="0"/>
              <w:spacing w:before="12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Март</w:t>
            </w:r>
          </w:p>
        </w:tc>
        <w:tc>
          <w:tcPr>
            <w:tcW w:w="1920" w:type="dxa"/>
            <w:vAlign w:val="bottom"/>
          </w:tcPr>
          <w:p w:rsidR="007B077B" w:rsidRDefault="00865BDA" w:rsidP="008D3349">
            <w:pPr>
              <w:pStyle w:val="a5"/>
              <w:widowControl w:val="0"/>
              <w:spacing w:before="12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18279,0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7B077B" w:rsidRDefault="00865BDA" w:rsidP="008D3349">
            <w:pPr>
              <w:pStyle w:val="a5"/>
              <w:widowControl w:val="0"/>
              <w:spacing w:before="12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99,7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7B077B" w:rsidRDefault="00865BDA" w:rsidP="008D3349">
            <w:pPr>
              <w:pStyle w:val="a5"/>
              <w:widowControl w:val="0"/>
              <w:tabs>
                <w:tab w:val="left" w:pos="1194"/>
              </w:tabs>
              <w:spacing w:before="12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97,9</w:t>
            </w:r>
          </w:p>
        </w:tc>
        <w:tc>
          <w:tcPr>
            <w:tcW w:w="1922" w:type="dxa"/>
            <w:vAlign w:val="bottom"/>
          </w:tcPr>
          <w:p w:rsidR="007B077B" w:rsidRDefault="00865BDA" w:rsidP="008D3349">
            <w:pPr>
              <w:pStyle w:val="a5"/>
              <w:widowControl w:val="0"/>
              <w:spacing w:before="12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36</w:t>
            </w:r>
          </w:p>
        </w:tc>
      </w:tr>
      <w:tr w:rsidR="00902482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902482" w:rsidRDefault="00902482" w:rsidP="008D3349">
            <w:pPr>
              <w:pStyle w:val="a5"/>
              <w:widowControl w:val="0"/>
              <w:spacing w:before="12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Апрель</w:t>
            </w:r>
          </w:p>
        </w:tc>
        <w:tc>
          <w:tcPr>
            <w:tcW w:w="1920" w:type="dxa"/>
            <w:vAlign w:val="bottom"/>
          </w:tcPr>
          <w:p w:rsidR="00902482" w:rsidRDefault="00902482" w:rsidP="008D3349">
            <w:pPr>
              <w:pStyle w:val="a5"/>
              <w:widowControl w:val="0"/>
              <w:spacing w:before="12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18333,6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902482" w:rsidRDefault="00902482" w:rsidP="008D3349">
            <w:pPr>
              <w:pStyle w:val="a5"/>
              <w:widowControl w:val="0"/>
              <w:spacing w:before="12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99,9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902482" w:rsidRDefault="00902482" w:rsidP="008D3349">
            <w:pPr>
              <w:pStyle w:val="a5"/>
              <w:widowControl w:val="0"/>
              <w:tabs>
                <w:tab w:val="left" w:pos="1194"/>
              </w:tabs>
              <w:spacing w:before="12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101,6</w:t>
            </w:r>
          </w:p>
        </w:tc>
        <w:tc>
          <w:tcPr>
            <w:tcW w:w="1922" w:type="dxa"/>
            <w:vAlign w:val="bottom"/>
          </w:tcPr>
          <w:p w:rsidR="00902482" w:rsidRDefault="00902482" w:rsidP="008D3349">
            <w:pPr>
              <w:pStyle w:val="a5"/>
              <w:widowControl w:val="0"/>
              <w:spacing w:before="12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36</w:t>
            </w:r>
          </w:p>
        </w:tc>
      </w:tr>
      <w:tr w:rsidR="00250823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250823" w:rsidRDefault="00250823" w:rsidP="008D3349">
            <w:pPr>
              <w:pStyle w:val="a5"/>
              <w:widowControl w:val="0"/>
              <w:spacing w:before="12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Май</w:t>
            </w:r>
          </w:p>
        </w:tc>
        <w:tc>
          <w:tcPr>
            <w:tcW w:w="1920" w:type="dxa"/>
            <w:vAlign w:val="bottom"/>
          </w:tcPr>
          <w:p w:rsidR="00250823" w:rsidRDefault="00250823" w:rsidP="008D3349">
            <w:pPr>
              <w:pStyle w:val="a5"/>
              <w:widowControl w:val="0"/>
              <w:spacing w:before="12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18204,0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250823" w:rsidRDefault="00250823" w:rsidP="008D3349">
            <w:pPr>
              <w:pStyle w:val="a5"/>
              <w:widowControl w:val="0"/>
              <w:spacing w:before="12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250823" w:rsidRDefault="00250823" w:rsidP="008D3349">
            <w:pPr>
              <w:pStyle w:val="a5"/>
              <w:widowControl w:val="0"/>
              <w:tabs>
                <w:tab w:val="left" w:pos="1194"/>
              </w:tabs>
              <w:spacing w:before="12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103,6</w:t>
            </w:r>
          </w:p>
        </w:tc>
        <w:tc>
          <w:tcPr>
            <w:tcW w:w="1922" w:type="dxa"/>
            <w:vAlign w:val="bottom"/>
          </w:tcPr>
          <w:p w:rsidR="00250823" w:rsidRDefault="00250823" w:rsidP="008D3349">
            <w:pPr>
              <w:pStyle w:val="a5"/>
              <w:widowControl w:val="0"/>
              <w:spacing w:before="12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35</w:t>
            </w:r>
          </w:p>
        </w:tc>
      </w:tr>
      <w:tr w:rsidR="00202894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202894" w:rsidRDefault="00202894" w:rsidP="008D3349">
            <w:pPr>
              <w:pStyle w:val="a5"/>
              <w:widowControl w:val="0"/>
              <w:spacing w:before="12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t>Июнь</w:t>
            </w:r>
          </w:p>
        </w:tc>
        <w:tc>
          <w:tcPr>
            <w:tcW w:w="1920" w:type="dxa"/>
            <w:vAlign w:val="bottom"/>
          </w:tcPr>
          <w:p w:rsidR="00202894" w:rsidRDefault="00C6513B" w:rsidP="008D3349">
            <w:pPr>
              <w:pStyle w:val="a5"/>
              <w:widowControl w:val="0"/>
              <w:spacing w:before="12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17920,6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202894" w:rsidRDefault="00C6513B" w:rsidP="008D3349">
            <w:pPr>
              <w:pStyle w:val="a5"/>
              <w:widowControl w:val="0"/>
              <w:spacing w:before="12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98,1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202894" w:rsidRDefault="00C6513B" w:rsidP="008D3349">
            <w:pPr>
              <w:pStyle w:val="a5"/>
              <w:widowControl w:val="0"/>
              <w:tabs>
                <w:tab w:val="left" w:pos="1194"/>
              </w:tabs>
              <w:spacing w:before="12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99,2</w:t>
            </w:r>
          </w:p>
        </w:tc>
        <w:tc>
          <w:tcPr>
            <w:tcW w:w="1922" w:type="dxa"/>
            <w:vAlign w:val="bottom"/>
          </w:tcPr>
          <w:p w:rsidR="00202894" w:rsidRDefault="00C6513B" w:rsidP="008D3349">
            <w:pPr>
              <w:pStyle w:val="a5"/>
              <w:widowControl w:val="0"/>
              <w:spacing w:before="12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34</w:t>
            </w:r>
          </w:p>
        </w:tc>
      </w:tr>
      <w:tr w:rsidR="00695539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695539" w:rsidRPr="00695539" w:rsidRDefault="00695539" w:rsidP="008D3349">
            <w:pPr>
              <w:pStyle w:val="a5"/>
              <w:widowControl w:val="0"/>
              <w:spacing w:before="120" w:line="240" w:lineRule="auto"/>
              <w:ind w:left="113"/>
              <w:jc w:val="both"/>
              <w:rPr>
                <w:lang w:val="ru-RU"/>
              </w:rPr>
            </w:pPr>
            <w:r>
              <w:rPr>
                <w:lang w:val="ru-RU"/>
              </w:rPr>
              <w:t>Июль</w:t>
            </w:r>
          </w:p>
        </w:tc>
        <w:tc>
          <w:tcPr>
            <w:tcW w:w="1920" w:type="dxa"/>
            <w:vAlign w:val="bottom"/>
          </w:tcPr>
          <w:p w:rsidR="00695539" w:rsidRDefault="00E47D9D" w:rsidP="008D3349">
            <w:pPr>
              <w:pStyle w:val="a5"/>
              <w:widowControl w:val="0"/>
              <w:spacing w:before="12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18300,2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695539" w:rsidRDefault="00E47D9D" w:rsidP="008D3349">
            <w:pPr>
              <w:pStyle w:val="a5"/>
              <w:widowControl w:val="0"/>
              <w:spacing w:before="12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101,5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695539" w:rsidRDefault="00E47D9D" w:rsidP="008D3349">
            <w:pPr>
              <w:pStyle w:val="a5"/>
              <w:widowControl w:val="0"/>
              <w:tabs>
                <w:tab w:val="left" w:pos="1194"/>
              </w:tabs>
              <w:spacing w:before="12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101,6</w:t>
            </w:r>
          </w:p>
        </w:tc>
        <w:tc>
          <w:tcPr>
            <w:tcW w:w="1922" w:type="dxa"/>
            <w:vAlign w:val="bottom"/>
          </w:tcPr>
          <w:p w:rsidR="00695539" w:rsidRDefault="00E47D9D" w:rsidP="008D3349">
            <w:pPr>
              <w:pStyle w:val="a5"/>
              <w:widowControl w:val="0"/>
              <w:spacing w:before="12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33</w:t>
            </w:r>
          </w:p>
        </w:tc>
      </w:tr>
      <w:tr w:rsidR="001225D9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1225D9" w:rsidRDefault="001225D9" w:rsidP="008D3349">
            <w:pPr>
              <w:pStyle w:val="a5"/>
              <w:widowControl w:val="0"/>
              <w:spacing w:before="120" w:line="240" w:lineRule="auto"/>
              <w:ind w:left="113"/>
              <w:jc w:val="both"/>
              <w:rPr>
                <w:lang w:val="ru-RU"/>
              </w:rPr>
            </w:pPr>
            <w:r>
              <w:rPr>
                <w:lang w:val="ru-RU"/>
              </w:rPr>
              <w:t>Август</w:t>
            </w:r>
          </w:p>
        </w:tc>
        <w:tc>
          <w:tcPr>
            <w:tcW w:w="1920" w:type="dxa"/>
            <w:vAlign w:val="bottom"/>
          </w:tcPr>
          <w:p w:rsidR="001225D9" w:rsidRDefault="00C503E7" w:rsidP="008D3349">
            <w:pPr>
              <w:pStyle w:val="a5"/>
              <w:widowControl w:val="0"/>
              <w:spacing w:before="12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18500,6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1225D9" w:rsidRDefault="00C503E7" w:rsidP="008D3349">
            <w:pPr>
              <w:pStyle w:val="a5"/>
              <w:widowControl w:val="0"/>
              <w:spacing w:before="12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100,6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1225D9" w:rsidRDefault="00C503E7" w:rsidP="008D3349">
            <w:pPr>
              <w:pStyle w:val="a5"/>
              <w:widowControl w:val="0"/>
              <w:tabs>
                <w:tab w:val="left" w:pos="1194"/>
              </w:tabs>
              <w:spacing w:before="12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102,2</w:t>
            </w:r>
          </w:p>
        </w:tc>
        <w:tc>
          <w:tcPr>
            <w:tcW w:w="1922" w:type="dxa"/>
            <w:vAlign w:val="bottom"/>
          </w:tcPr>
          <w:p w:rsidR="001225D9" w:rsidRDefault="00C503E7" w:rsidP="008D3349">
            <w:pPr>
              <w:pStyle w:val="a5"/>
              <w:widowControl w:val="0"/>
              <w:spacing w:before="12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34</w:t>
            </w:r>
          </w:p>
        </w:tc>
      </w:tr>
    </w:tbl>
    <w:p w:rsidR="00550058" w:rsidRDefault="00D10A5B" w:rsidP="007E5ACC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</w:rPr>
      </w:pPr>
      <w:bookmarkStart w:id="0" w:name="_GoBack"/>
      <w:bookmarkEnd w:id="0"/>
      <w:r>
        <w:rPr>
          <w:caps w:val="0"/>
          <w:sz w:val="28"/>
          <w:szCs w:val="28"/>
          <w:lang w:val="ru-RU"/>
        </w:rPr>
        <w:t>Р</w:t>
      </w:r>
      <w:r w:rsidR="00550058">
        <w:rPr>
          <w:caps w:val="0"/>
          <w:sz w:val="28"/>
          <w:szCs w:val="28"/>
          <w:lang w:val="ru-RU"/>
        </w:rPr>
        <w:t>естораны, кафе и бары</w:t>
      </w:r>
    </w:p>
    <w:p w:rsidR="00934D79" w:rsidRDefault="00934D79" w:rsidP="007E5ACC">
      <w:pPr>
        <w:pStyle w:val="32"/>
        <w:spacing w:before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</w:t>
      </w:r>
      <w:r w:rsidR="00250823">
        <w:rPr>
          <w:rFonts w:ascii="Arial" w:hAnsi="Arial" w:cs="Arial"/>
          <w:sz w:val="22"/>
          <w:szCs w:val="22"/>
          <w:lang w:val="ru-RU"/>
        </w:rPr>
        <w:t xml:space="preserve"> </w:t>
      </w:r>
      <w:r w:rsidR="00014933">
        <w:rPr>
          <w:rFonts w:ascii="Arial" w:hAnsi="Arial" w:cs="Arial"/>
          <w:sz w:val="22"/>
          <w:szCs w:val="22"/>
          <w:lang w:val="ru-RU"/>
        </w:rPr>
        <w:t>январе</w:t>
      </w:r>
      <w:r w:rsidR="00344937">
        <w:rPr>
          <w:rFonts w:ascii="Arial" w:hAnsi="Arial" w:cs="Arial"/>
          <w:sz w:val="22"/>
          <w:szCs w:val="22"/>
          <w:lang w:val="ru-RU"/>
        </w:rPr>
        <w:t>-</w:t>
      </w:r>
      <w:r w:rsidR="001225D9">
        <w:rPr>
          <w:rFonts w:ascii="Arial" w:hAnsi="Arial" w:cs="Arial"/>
          <w:sz w:val="22"/>
          <w:szCs w:val="22"/>
          <w:lang w:val="ru-RU"/>
        </w:rPr>
        <w:t>августе</w:t>
      </w:r>
      <w:r w:rsidR="00213344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>20</w:t>
      </w:r>
      <w:r w:rsidR="005D75D1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4</w:t>
      </w:r>
      <w:r>
        <w:rPr>
          <w:rFonts w:ascii="Arial" w:hAnsi="Arial" w:cs="Arial"/>
          <w:sz w:val="22"/>
          <w:szCs w:val="22"/>
        </w:rPr>
        <w:t xml:space="preserve"> год</w:t>
      </w:r>
      <w:r w:rsidR="00077389">
        <w:rPr>
          <w:rFonts w:ascii="Arial" w:hAnsi="Arial" w:cs="Arial"/>
          <w:sz w:val="22"/>
          <w:szCs w:val="22"/>
          <w:lang w:val="ru-RU"/>
        </w:rPr>
        <w:t>а</w:t>
      </w:r>
      <w:r>
        <w:rPr>
          <w:rFonts w:ascii="Arial" w:hAnsi="Arial" w:cs="Arial"/>
          <w:sz w:val="22"/>
          <w:szCs w:val="22"/>
        </w:rPr>
        <w:t xml:space="preserve"> </w:t>
      </w:r>
      <w:r w:rsidRPr="00813CA8">
        <w:rPr>
          <w:rFonts w:ascii="Arial" w:hAnsi="Arial" w:cs="Arial"/>
          <w:b/>
          <w:sz w:val="22"/>
          <w:szCs w:val="22"/>
        </w:rPr>
        <w:t>оборот общественного питания</w:t>
      </w:r>
      <w:r>
        <w:rPr>
          <w:rFonts w:ascii="Arial" w:hAnsi="Arial" w:cs="Arial"/>
          <w:sz w:val="22"/>
          <w:szCs w:val="22"/>
        </w:rPr>
        <w:t xml:space="preserve"> составил </w:t>
      </w:r>
      <w:r>
        <w:rPr>
          <w:rFonts w:ascii="Arial" w:hAnsi="Arial" w:cs="Arial"/>
          <w:sz w:val="22"/>
          <w:szCs w:val="22"/>
          <w:lang w:val="ru-RU"/>
        </w:rPr>
        <w:br/>
      </w:r>
      <w:r w:rsidR="00C503E7">
        <w:rPr>
          <w:rFonts w:ascii="Arial" w:hAnsi="Arial" w:cs="Arial"/>
          <w:sz w:val="22"/>
          <w:szCs w:val="22"/>
          <w:lang w:val="ru-RU"/>
        </w:rPr>
        <w:t>9077,8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млн рублей и </w:t>
      </w:r>
      <w:r>
        <w:rPr>
          <w:rFonts w:ascii="Arial" w:hAnsi="Arial" w:cs="Arial"/>
          <w:sz w:val="22"/>
          <w:szCs w:val="22"/>
          <w:lang w:val="ru-RU"/>
        </w:rPr>
        <w:t>увеличился</w:t>
      </w:r>
      <w:r>
        <w:rPr>
          <w:rFonts w:ascii="Arial" w:hAnsi="Arial" w:cs="Arial"/>
          <w:sz w:val="22"/>
          <w:szCs w:val="22"/>
        </w:rPr>
        <w:t xml:space="preserve"> по сравнению с</w:t>
      </w:r>
      <w:r w:rsidR="004558C6">
        <w:rPr>
          <w:rFonts w:ascii="Arial" w:hAnsi="Arial" w:cs="Arial"/>
          <w:sz w:val="22"/>
          <w:szCs w:val="22"/>
          <w:lang w:val="ru-RU"/>
        </w:rPr>
        <w:t xml:space="preserve"> </w:t>
      </w:r>
      <w:r w:rsidR="00014933">
        <w:rPr>
          <w:rFonts w:ascii="Arial" w:hAnsi="Arial" w:cs="Arial"/>
          <w:sz w:val="22"/>
          <w:szCs w:val="22"/>
          <w:lang w:val="ru-RU"/>
        </w:rPr>
        <w:t>январем</w:t>
      </w:r>
      <w:r w:rsidR="00344937">
        <w:rPr>
          <w:rFonts w:ascii="Arial" w:hAnsi="Arial" w:cs="Arial"/>
          <w:sz w:val="22"/>
          <w:szCs w:val="22"/>
          <w:lang w:val="ru-RU"/>
        </w:rPr>
        <w:t>-</w:t>
      </w:r>
      <w:r w:rsidR="001225D9">
        <w:rPr>
          <w:rFonts w:ascii="Arial" w:hAnsi="Arial" w:cs="Arial"/>
          <w:sz w:val="22"/>
          <w:szCs w:val="22"/>
          <w:lang w:val="ru-RU"/>
        </w:rPr>
        <w:t>августом</w:t>
      </w:r>
      <w:r w:rsidR="005D75D1">
        <w:rPr>
          <w:rFonts w:ascii="Arial" w:hAnsi="Arial" w:cs="Arial"/>
          <w:sz w:val="22"/>
          <w:szCs w:val="22"/>
          <w:lang w:val="ru-RU"/>
        </w:rPr>
        <w:t xml:space="preserve"> 202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3</w:t>
      </w:r>
      <w:r>
        <w:rPr>
          <w:rFonts w:ascii="Arial" w:hAnsi="Arial" w:cs="Arial"/>
          <w:sz w:val="22"/>
          <w:szCs w:val="22"/>
        </w:rPr>
        <w:t xml:space="preserve"> год</w:t>
      </w:r>
      <w:r w:rsidR="00B71722">
        <w:rPr>
          <w:rFonts w:ascii="Arial" w:hAnsi="Arial" w:cs="Arial"/>
          <w:sz w:val="22"/>
          <w:szCs w:val="22"/>
          <w:lang w:val="ru-RU"/>
        </w:rPr>
        <w:t>а</w:t>
      </w:r>
      <w:r>
        <w:rPr>
          <w:rFonts w:ascii="Arial" w:hAnsi="Arial" w:cs="Arial"/>
          <w:sz w:val="22"/>
          <w:szCs w:val="22"/>
        </w:rPr>
        <w:t xml:space="preserve"> на </w:t>
      </w:r>
      <w:r w:rsidR="00902482">
        <w:rPr>
          <w:rFonts w:ascii="Arial" w:hAnsi="Arial" w:cs="Arial"/>
          <w:sz w:val="22"/>
          <w:szCs w:val="22"/>
          <w:lang w:val="ru-RU"/>
        </w:rPr>
        <w:t>4</w:t>
      </w:r>
      <w:r w:rsidR="00DA4E2B">
        <w:rPr>
          <w:rFonts w:ascii="Arial" w:hAnsi="Arial" w:cs="Arial"/>
          <w:sz w:val="22"/>
          <w:szCs w:val="22"/>
          <w:lang w:val="ru-RU"/>
        </w:rPr>
        <w:t>,</w:t>
      </w:r>
      <w:r w:rsidR="00E10D13">
        <w:rPr>
          <w:rFonts w:ascii="Arial" w:hAnsi="Arial" w:cs="Arial"/>
          <w:sz w:val="22"/>
          <w:szCs w:val="22"/>
          <w:lang w:val="ru-RU"/>
        </w:rPr>
        <w:t>1</w:t>
      </w:r>
      <w:r>
        <w:rPr>
          <w:rFonts w:ascii="Arial" w:hAnsi="Arial" w:cs="Arial"/>
          <w:sz w:val="22"/>
          <w:szCs w:val="22"/>
        </w:rPr>
        <w:t>%</w:t>
      </w:r>
      <w:r w:rsidR="008A7B50">
        <w:rPr>
          <w:rFonts w:ascii="Arial" w:hAnsi="Arial" w:cs="Arial"/>
          <w:sz w:val="22"/>
          <w:szCs w:val="22"/>
          <w:lang w:val="ru-RU"/>
        </w:rPr>
        <w:br/>
      </w:r>
      <w:r w:rsidR="00C53B98">
        <w:rPr>
          <w:rFonts w:ascii="Arial" w:hAnsi="Arial" w:cs="Arial"/>
          <w:sz w:val="22"/>
          <w:szCs w:val="22"/>
          <w:lang w:val="ru-RU"/>
        </w:rPr>
        <w:t>(в сопоставимых ценах)</w:t>
      </w:r>
      <w:r>
        <w:rPr>
          <w:rFonts w:ascii="Arial" w:hAnsi="Arial" w:cs="Arial"/>
          <w:sz w:val="22"/>
          <w:szCs w:val="22"/>
        </w:rPr>
        <w:t>.</w:t>
      </w:r>
    </w:p>
    <w:p w:rsidR="00681315" w:rsidRPr="00B303D1" w:rsidRDefault="00681315" w:rsidP="007E5ACC">
      <w:pPr>
        <w:pStyle w:val="4"/>
        <w:keepNext w:val="0"/>
        <w:widowControl w:val="0"/>
        <w:spacing w:before="360" w:after="240"/>
        <w:jc w:val="center"/>
        <w:rPr>
          <w:b/>
          <w:i w:val="0"/>
          <w:sz w:val="18"/>
        </w:rPr>
      </w:pPr>
      <w:r>
        <w:rPr>
          <w:b/>
          <w:i w:val="0"/>
          <w:sz w:val="18"/>
        </w:rPr>
        <w:t>ДИНАМИКА ОБОРОТА ОБЩЕСТВЕННОГО ПИТАНИЯ</w:t>
      </w:r>
    </w:p>
    <w:tbl>
      <w:tblPr>
        <w:tblW w:w="9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3"/>
        <w:gridCol w:w="1144"/>
        <w:gridCol w:w="1144"/>
        <w:gridCol w:w="1144"/>
        <w:gridCol w:w="1144"/>
        <w:gridCol w:w="1144"/>
        <w:gridCol w:w="1145"/>
      </w:tblGrid>
      <w:tr w:rsidR="00350DE4" w:rsidRPr="006B0C62" w:rsidTr="0037430E">
        <w:trPr>
          <w:cantSplit/>
          <w:tblHeader/>
          <w:jc w:val="center"/>
        </w:trPr>
        <w:tc>
          <w:tcPr>
            <w:tcW w:w="2143" w:type="dxa"/>
            <w:vMerge w:val="restart"/>
            <w:vAlign w:val="center"/>
          </w:tcPr>
          <w:p w:rsidR="00350DE4" w:rsidRPr="006B0C62" w:rsidRDefault="00350DE4" w:rsidP="00350DE4">
            <w:pPr>
              <w:pStyle w:val="a5"/>
              <w:widowControl w:val="0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3432" w:type="dxa"/>
            <w:gridSpan w:val="3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202</w:t>
            </w:r>
            <w:r w:rsidRPr="00550058">
              <w:rPr>
                <w:lang w:val="ru-RU" w:eastAsia="ru-RU"/>
              </w:rPr>
              <w:t>3</w:t>
            </w:r>
            <w:r w:rsidRPr="006B0C62">
              <w:rPr>
                <w:lang w:val="ru-RU" w:eastAsia="ru-RU"/>
              </w:rPr>
              <w:t xml:space="preserve"> г.</w:t>
            </w:r>
          </w:p>
        </w:tc>
        <w:tc>
          <w:tcPr>
            <w:tcW w:w="3433" w:type="dxa"/>
            <w:gridSpan w:val="3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202</w:t>
            </w:r>
            <w:r w:rsidRPr="00550058">
              <w:rPr>
                <w:lang w:val="ru-RU" w:eastAsia="ru-RU"/>
              </w:rPr>
              <w:t>4</w:t>
            </w:r>
            <w:r w:rsidRPr="006B0C62">
              <w:rPr>
                <w:lang w:val="ru-RU" w:eastAsia="ru-RU"/>
              </w:rPr>
              <w:t xml:space="preserve"> г.</w:t>
            </w:r>
            <w:r w:rsidR="00384E78" w:rsidRPr="00384E78">
              <w:rPr>
                <w:vertAlign w:val="superscript"/>
                <w:lang w:val="ru-RU" w:eastAsia="ru-RU"/>
              </w:rPr>
              <w:t>1)</w:t>
            </w:r>
          </w:p>
        </w:tc>
      </w:tr>
      <w:tr w:rsidR="00350DE4" w:rsidRPr="006B0C62" w:rsidTr="0037430E">
        <w:trPr>
          <w:cantSplit/>
          <w:tblHeader/>
          <w:jc w:val="center"/>
        </w:trPr>
        <w:tc>
          <w:tcPr>
            <w:tcW w:w="2143" w:type="dxa"/>
            <w:vMerge/>
            <w:vAlign w:val="center"/>
          </w:tcPr>
          <w:p w:rsidR="00350DE4" w:rsidRPr="006B0C62" w:rsidRDefault="00350DE4" w:rsidP="00350DE4">
            <w:pPr>
              <w:pStyle w:val="a5"/>
              <w:widowControl w:val="0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proofErr w:type="gramStart"/>
            <w:r w:rsidRPr="006B0C62">
              <w:rPr>
                <w:lang w:val="ru-RU" w:eastAsia="ru-RU"/>
              </w:rPr>
              <w:t>млн</w:t>
            </w:r>
            <w:proofErr w:type="gramEnd"/>
            <w:r w:rsidRPr="006B0C62">
              <w:rPr>
                <w:lang w:val="ru-RU" w:eastAsia="ru-RU"/>
              </w:rPr>
              <w:t xml:space="preserve"> </w:t>
            </w:r>
            <w:r w:rsidRPr="006B0C62">
              <w:rPr>
                <w:lang w:val="ru-RU" w:eastAsia="ru-RU"/>
              </w:rPr>
              <w:br/>
              <w:t>рублей</w:t>
            </w:r>
          </w:p>
        </w:tc>
        <w:tc>
          <w:tcPr>
            <w:tcW w:w="2288" w:type="dxa"/>
            <w:gridSpan w:val="2"/>
            <w:vAlign w:val="center"/>
          </w:tcPr>
          <w:p w:rsidR="00350DE4" w:rsidRPr="006B0C62" w:rsidRDefault="00350DE4" w:rsidP="0037430E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в % к</w:t>
            </w:r>
            <w:proofErr w:type="gramStart"/>
            <w:r w:rsidR="00384E78">
              <w:rPr>
                <w:vertAlign w:val="superscript"/>
                <w:lang w:val="ru-RU" w:eastAsia="ru-RU"/>
              </w:rPr>
              <w:t>2</w:t>
            </w:r>
            <w:proofErr w:type="gramEnd"/>
            <w:r w:rsidR="0037430E" w:rsidRPr="00E212F0">
              <w:rPr>
                <w:vertAlign w:val="superscript"/>
                <w:lang w:val="ru-RU" w:eastAsia="ru-RU"/>
              </w:rPr>
              <w:t>)</w:t>
            </w:r>
          </w:p>
        </w:tc>
        <w:tc>
          <w:tcPr>
            <w:tcW w:w="1144" w:type="dxa"/>
            <w:vMerge w:val="restart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proofErr w:type="gramStart"/>
            <w:r w:rsidRPr="006B0C62">
              <w:rPr>
                <w:lang w:val="ru-RU" w:eastAsia="ru-RU"/>
              </w:rPr>
              <w:t>млн</w:t>
            </w:r>
            <w:proofErr w:type="gramEnd"/>
            <w:r w:rsidRPr="006B0C62">
              <w:rPr>
                <w:lang w:val="ru-RU" w:eastAsia="ru-RU"/>
              </w:rPr>
              <w:t xml:space="preserve"> </w:t>
            </w:r>
            <w:r w:rsidRPr="006B0C62">
              <w:rPr>
                <w:lang w:val="ru-RU" w:eastAsia="ru-RU"/>
              </w:rPr>
              <w:br/>
              <w:t>рублей</w:t>
            </w:r>
          </w:p>
        </w:tc>
        <w:tc>
          <w:tcPr>
            <w:tcW w:w="2289" w:type="dxa"/>
            <w:gridSpan w:val="2"/>
            <w:vAlign w:val="center"/>
          </w:tcPr>
          <w:p w:rsidR="00350DE4" w:rsidRPr="006B0C62" w:rsidRDefault="00350DE4" w:rsidP="0037430E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в % к</w:t>
            </w:r>
            <w:proofErr w:type="gramStart"/>
            <w:r w:rsidR="00384E78">
              <w:rPr>
                <w:vertAlign w:val="superscript"/>
                <w:lang w:val="ru-RU" w:eastAsia="ru-RU"/>
              </w:rPr>
              <w:t>2</w:t>
            </w:r>
            <w:proofErr w:type="gramEnd"/>
            <w:r w:rsidR="0037430E" w:rsidRPr="00E212F0">
              <w:rPr>
                <w:vertAlign w:val="superscript"/>
                <w:lang w:val="ru-RU" w:eastAsia="ru-RU"/>
              </w:rPr>
              <w:t>)</w:t>
            </w:r>
          </w:p>
        </w:tc>
      </w:tr>
      <w:tr w:rsidR="00350DE4" w:rsidRPr="006B0C62" w:rsidTr="0037430E">
        <w:trPr>
          <w:cantSplit/>
          <w:tblHeader/>
          <w:jc w:val="center"/>
        </w:trPr>
        <w:tc>
          <w:tcPr>
            <w:tcW w:w="2143" w:type="dxa"/>
            <w:vMerge/>
            <w:vAlign w:val="center"/>
          </w:tcPr>
          <w:p w:rsidR="00350DE4" w:rsidRPr="006B0C62" w:rsidRDefault="00350DE4" w:rsidP="00350DE4">
            <w:pPr>
              <w:pStyle w:val="a5"/>
              <w:widowControl w:val="0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Merge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соответ</w:t>
            </w:r>
            <w:r>
              <w:softHyphen/>
            </w:r>
            <w:r w:rsidRPr="006B0C62">
              <w:t>ствующему периоду предыду</w:t>
            </w:r>
            <w:r>
              <w:softHyphen/>
            </w:r>
            <w:r w:rsidRPr="006B0C62">
              <w:t>щего года</w:t>
            </w:r>
          </w:p>
        </w:tc>
        <w:tc>
          <w:tcPr>
            <w:tcW w:w="1144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предыду</w:t>
            </w:r>
            <w:r>
              <w:softHyphen/>
            </w:r>
            <w:r w:rsidRPr="006B0C62">
              <w:t xml:space="preserve">щему </w:t>
            </w:r>
            <w:r w:rsidRPr="006B0C62">
              <w:br/>
              <w:t>периоду</w:t>
            </w:r>
          </w:p>
        </w:tc>
        <w:tc>
          <w:tcPr>
            <w:tcW w:w="1144" w:type="dxa"/>
            <w:vMerge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соответ</w:t>
            </w:r>
            <w:r>
              <w:softHyphen/>
            </w:r>
            <w:r w:rsidRPr="006B0C62">
              <w:t>ствующему периоду предыду</w:t>
            </w:r>
            <w:r>
              <w:softHyphen/>
            </w:r>
            <w:r w:rsidRPr="006B0C62">
              <w:t>щего года</w:t>
            </w:r>
          </w:p>
        </w:tc>
        <w:tc>
          <w:tcPr>
            <w:tcW w:w="1145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предыду</w:t>
            </w:r>
            <w:r>
              <w:softHyphen/>
            </w:r>
            <w:r w:rsidRPr="006B0C62">
              <w:t xml:space="preserve">щему </w:t>
            </w:r>
            <w:r w:rsidRPr="006B0C62">
              <w:br/>
              <w:t>периоду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Январь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976,5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99,0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93,1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 w:rsidRPr="00003E27">
              <w:rPr>
                <w:rFonts w:cs="Arial"/>
                <w:lang w:val="ru-RU" w:eastAsia="ru-RU"/>
              </w:rPr>
              <w:t>1117,3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 w:rsidRPr="00003E27">
              <w:rPr>
                <w:rFonts w:cs="Arial"/>
                <w:lang w:val="ru-RU" w:eastAsia="ru-RU"/>
              </w:rPr>
              <w:t>103,6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 w:rsidRPr="00003E27">
              <w:rPr>
                <w:rFonts w:cs="Arial"/>
                <w:lang w:val="ru-RU" w:eastAsia="ru-RU"/>
              </w:rPr>
              <w:t>93,0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3"/>
              <w:widowControl w:val="0"/>
              <w:spacing w:before="200" w:after="40" w:line="240" w:lineRule="auto"/>
              <w:ind w:left="113"/>
              <w:rPr>
                <w:rFonts w:cs="Arial"/>
                <w:i w:val="0"/>
                <w:lang w:val="ru-RU" w:eastAsia="ru-RU"/>
              </w:rPr>
            </w:pPr>
            <w:r w:rsidRPr="006B0C62">
              <w:rPr>
                <w:rFonts w:cs="Arial"/>
                <w:i w:val="0"/>
                <w:lang w:val="ru-RU" w:eastAsia="ru-RU"/>
              </w:rPr>
              <w:t>Февраль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926,6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104,6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94,9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1103,9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106,4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97,4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Март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947,5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111,2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101,9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1126,0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105,8</w:t>
            </w:r>
          </w:p>
        </w:tc>
        <w:tc>
          <w:tcPr>
            <w:tcW w:w="1145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101,3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2850,6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104,8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5169C" w:rsidRDefault="0005169C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 w:rsidRPr="0005169C">
              <w:rPr>
                <w:b/>
                <w:lang w:val="ru-RU"/>
              </w:rPr>
              <w:t>89,9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3347,2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105,2</w:t>
            </w:r>
          </w:p>
        </w:tc>
        <w:tc>
          <w:tcPr>
            <w:tcW w:w="1145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92,2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Апрель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976,5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114,9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103,1</w:t>
            </w:r>
          </w:p>
        </w:tc>
        <w:tc>
          <w:tcPr>
            <w:tcW w:w="1144" w:type="dxa"/>
            <w:vAlign w:val="bottom"/>
          </w:tcPr>
          <w:p w:rsidR="00550058" w:rsidRPr="006B0C62" w:rsidRDefault="00902482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1158,4</w:t>
            </w:r>
          </w:p>
        </w:tc>
        <w:tc>
          <w:tcPr>
            <w:tcW w:w="1144" w:type="dxa"/>
            <w:vAlign w:val="bottom"/>
          </w:tcPr>
          <w:p w:rsidR="00550058" w:rsidRPr="006B0C62" w:rsidRDefault="00902482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104,0</w:t>
            </w:r>
          </w:p>
        </w:tc>
        <w:tc>
          <w:tcPr>
            <w:tcW w:w="1145" w:type="dxa"/>
            <w:vAlign w:val="bottom"/>
          </w:tcPr>
          <w:p w:rsidR="00550058" w:rsidRPr="006B0C62" w:rsidRDefault="00902482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101,4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Май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985,9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108,7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100,7</w:t>
            </w:r>
          </w:p>
        </w:tc>
        <w:tc>
          <w:tcPr>
            <w:tcW w:w="1144" w:type="dxa"/>
            <w:vAlign w:val="bottom"/>
          </w:tcPr>
          <w:p w:rsidR="00550058" w:rsidRPr="006B0C62" w:rsidRDefault="00250823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1163,3</w:t>
            </w:r>
          </w:p>
        </w:tc>
        <w:tc>
          <w:tcPr>
            <w:tcW w:w="1144" w:type="dxa"/>
            <w:vAlign w:val="bottom"/>
          </w:tcPr>
          <w:p w:rsidR="00550058" w:rsidRPr="006B0C62" w:rsidRDefault="00250823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103,0</w:t>
            </w:r>
          </w:p>
        </w:tc>
        <w:tc>
          <w:tcPr>
            <w:tcW w:w="1145" w:type="dxa"/>
            <w:vAlign w:val="bottom"/>
          </w:tcPr>
          <w:p w:rsidR="00550058" w:rsidRPr="006B0C62" w:rsidRDefault="00250823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99,7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Июнь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928,5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103,9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93,7</w:t>
            </w:r>
          </w:p>
        </w:tc>
        <w:tc>
          <w:tcPr>
            <w:tcW w:w="1144" w:type="dxa"/>
            <w:vAlign w:val="bottom"/>
          </w:tcPr>
          <w:p w:rsidR="00550058" w:rsidRPr="006B0C62" w:rsidRDefault="006A73FC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1112,7</w:t>
            </w:r>
          </w:p>
        </w:tc>
        <w:tc>
          <w:tcPr>
            <w:tcW w:w="1144" w:type="dxa"/>
            <w:vAlign w:val="bottom"/>
          </w:tcPr>
          <w:p w:rsidR="00550058" w:rsidRPr="006B0C62" w:rsidRDefault="006A73FC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104,4</w:t>
            </w:r>
          </w:p>
        </w:tc>
        <w:tc>
          <w:tcPr>
            <w:tcW w:w="1145" w:type="dxa"/>
            <w:vAlign w:val="bottom"/>
          </w:tcPr>
          <w:p w:rsidR="00550058" w:rsidRPr="006B0C62" w:rsidRDefault="006A73FC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95,0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II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2891,0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109,0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100,8</w:t>
            </w:r>
          </w:p>
        </w:tc>
        <w:tc>
          <w:tcPr>
            <w:tcW w:w="1144" w:type="dxa"/>
            <w:vAlign w:val="bottom"/>
          </w:tcPr>
          <w:p w:rsidR="00550058" w:rsidRPr="006B0C62" w:rsidRDefault="00664EC4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3434,4</w:t>
            </w:r>
          </w:p>
        </w:tc>
        <w:tc>
          <w:tcPr>
            <w:tcW w:w="1144" w:type="dxa"/>
            <w:vAlign w:val="bottom"/>
          </w:tcPr>
          <w:p w:rsidR="00550058" w:rsidRPr="006B0C62" w:rsidRDefault="00664EC4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103,8</w:t>
            </w:r>
          </w:p>
        </w:tc>
        <w:tc>
          <w:tcPr>
            <w:tcW w:w="1145" w:type="dxa"/>
            <w:vAlign w:val="bottom"/>
          </w:tcPr>
          <w:p w:rsidR="00550058" w:rsidRPr="006B0C62" w:rsidRDefault="00664EC4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99,5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</w:t>
            </w:r>
            <w:r w:rsidRPr="006B0C62">
              <w:rPr>
                <w:rFonts w:cs="Arial"/>
                <w:b/>
                <w:lang w:val="ru-RU" w:eastAsia="ru-RU"/>
              </w:rPr>
              <w:t xml:space="preserve"> полугодие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5741,6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106,9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6A73FC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6781,6</w:t>
            </w:r>
          </w:p>
        </w:tc>
        <w:tc>
          <w:tcPr>
            <w:tcW w:w="1144" w:type="dxa"/>
            <w:vAlign w:val="bottom"/>
          </w:tcPr>
          <w:p w:rsidR="00550058" w:rsidRPr="006B0C62" w:rsidRDefault="006A73FC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104,5</w:t>
            </w: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Июль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974,9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100,1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103,8</w:t>
            </w:r>
          </w:p>
        </w:tc>
        <w:tc>
          <w:tcPr>
            <w:tcW w:w="1144" w:type="dxa"/>
            <w:vAlign w:val="bottom"/>
          </w:tcPr>
          <w:p w:rsidR="00550058" w:rsidRPr="006B0C62" w:rsidRDefault="00E10D13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1136,6</w:t>
            </w:r>
          </w:p>
        </w:tc>
        <w:tc>
          <w:tcPr>
            <w:tcW w:w="1144" w:type="dxa"/>
            <w:vAlign w:val="bottom"/>
          </w:tcPr>
          <w:p w:rsidR="00550058" w:rsidRPr="006B0C62" w:rsidRDefault="00E10D13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101,6</w:t>
            </w:r>
          </w:p>
        </w:tc>
        <w:tc>
          <w:tcPr>
            <w:tcW w:w="1145" w:type="dxa"/>
            <w:vAlign w:val="bottom"/>
          </w:tcPr>
          <w:p w:rsidR="00550058" w:rsidRPr="006B0C62" w:rsidRDefault="00E10D13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101,0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Август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954,7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98,3</w:t>
            </w:r>
          </w:p>
        </w:tc>
        <w:tc>
          <w:tcPr>
            <w:tcW w:w="1144" w:type="dxa"/>
            <w:vAlign w:val="bottom"/>
          </w:tcPr>
          <w:p w:rsidR="00550058" w:rsidRPr="006B0C62" w:rsidRDefault="00C503E7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1159,6</w:t>
            </w:r>
          </w:p>
        </w:tc>
        <w:tc>
          <w:tcPr>
            <w:tcW w:w="1144" w:type="dxa"/>
            <w:vAlign w:val="bottom"/>
          </w:tcPr>
          <w:p w:rsidR="00550058" w:rsidRPr="006B0C62" w:rsidRDefault="00C503E7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104,4</w:t>
            </w:r>
          </w:p>
        </w:tc>
        <w:tc>
          <w:tcPr>
            <w:tcW w:w="1145" w:type="dxa"/>
            <w:vAlign w:val="bottom"/>
          </w:tcPr>
          <w:p w:rsidR="00550058" w:rsidRPr="006B0C62" w:rsidRDefault="00C503E7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100,9</w:t>
            </w:r>
          </w:p>
        </w:tc>
      </w:tr>
      <w:tr w:rsidR="001225D9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1225D9" w:rsidRPr="001225D9" w:rsidRDefault="001225D9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Январь</w:t>
            </w:r>
            <w:r w:rsidR="00344937">
              <w:rPr>
                <w:rFonts w:cs="Arial"/>
                <w:lang w:val="ru-RU" w:eastAsia="ru-RU"/>
              </w:rPr>
              <w:t>-</w:t>
            </w:r>
            <w:r w:rsidRPr="001225D9">
              <w:rPr>
                <w:rFonts w:cs="Arial"/>
                <w:szCs w:val="22"/>
                <w:lang w:val="ru-RU"/>
              </w:rPr>
              <w:t>август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1225D9" w:rsidRDefault="00C503E7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7671,2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1225D9" w:rsidRDefault="00C503E7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104,8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1225D9" w:rsidRDefault="001225D9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</w:p>
        </w:tc>
        <w:tc>
          <w:tcPr>
            <w:tcW w:w="1144" w:type="dxa"/>
            <w:vAlign w:val="bottom"/>
          </w:tcPr>
          <w:p w:rsidR="001225D9" w:rsidRPr="006B0C62" w:rsidRDefault="00C503E7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9077,8</w:t>
            </w:r>
          </w:p>
        </w:tc>
        <w:tc>
          <w:tcPr>
            <w:tcW w:w="1144" w:type="dxa"/>
            <w:vAlign w:val="bottom"/>
          </w:tcPr>
          <w:p w:rsidR="001225D9" w:rsidRPr="006B0C62" w:rsidRDefault="00C503E7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104,1</w:t>
            </w:r>
          </w:p>
        </w:tc>
        <w:tc>
          <w:tcPr>
            <w:tcW w:w="1145" w:type="dxa"/>
            <w:vAlign w:val="bottom"/>
          </w:tcPr>
          <w:p w:rsidR="001225D9" w:rsidRPr="006B0C62" w:rsidRDefault="001225D9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Сентябрь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1044,0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109,0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Cs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III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2973,6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99,0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101,4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1225D9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ru-RU" w:eastAsia="ru-RU"/>
              </w:rPr>
              <w:t>Январь</w:t>
            </w:r>
            <w:r w:rsidR="00344937">
              <w:rPr>
                <w:rFonts w:cs="Arial"/>
                <w:b/>
                <w:lang w:val="ru-RU" w:eastAsia="ru-RU"/>
              </w:rPr>
              <w:t>-</w:t>
            </w:r>
            <w:r w:rsidRPr="006B0C62">
              <w:rPr>
                <w:rFonts w:cs="Arial"/>
                <w:b/>
                <w:lang w:val="ru-RU" w:eastAsia="ru-RU"/>
              </w:rPr>
              <w:t>сентябрь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8715,1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104,0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lastRenderedPageBreak/>
              <w:t>Октябрь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1155,5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104,3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106,9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Ноябрь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1158,7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99,9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98,2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en-US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Декабрь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1186,8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103,7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101,6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en-US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IV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3501,1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102,6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111,7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ru-RU" w:eastAsia="ru-RU"/>
              </w:rPr>
              <w:t>Год в целом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12216,2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103,6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9008" w:type="dxa"/>
            <w:gridSpan w:val="7"/>
            <w:vAlign w:val="bottom"/>
          </w:tcPr>
          <w:p w:rsidR="006C23F5" w:rsidRDefault="006C23F5" w:rsidP="00C078A9">
            <w:pPr>
              <w:spacing w:before="40" w:after="40"/>
              <w:ind w:left="57" w:right="57" w:firstLine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vertAlign w:val="superscript"/>
                <w:lang w:eastAsia="x-none"/>
              </w:rPr>
              <w:t>1</w:t>
            </w:r>
            <w:r w:rsidRPr="00DE0FA3">
              <w:rPr>
                <w:sz w:val="18"/>
                <w:vertAlign w:val="superscript"/>
                <w:lang w:val="x-none" w:eastAsia="x-none"/>
              </w:rPr>
              <w:t>)</w:t>
            </w:r>
            <w:r w:rsidRPr="00DE0FA3">
              <w:rPr>
                <w:sz w:val="18"/>
                <w:lang w:val="x-none" w:eastAsia="x-none"/>
              </w:rPr>
              <w:t xml:space="preserve"> </w:t>
            </w:r>
            <w:r w:rsidR="00CF2CC2">
              <w:rPr>
                <w:sz w:val="18"/>
                <w:lang w:eastAsia="x-none"/>
              </w:rPr>
              <w:t xml:space="preserve">Оперативные </w:t>
            </w:r>
            <w:r w:rsidR="00F906AC">
              <w:rPr>
                <w:sz w:val="18"/>
                <w:lang w:eastAsia="x-none"/>
              </w:rPr>
              <w:t>данные</w:t>
            </w:r>
            <w:r w:rsidRPr="008F414D">
              <w:rPr>
                <w:rFonts w:cs="Arial"/>
                <w:sz w:val="18"/>
                <w:szCs w:val="18"/>
              </w:rPr>
              <w:t>.</w:t>
            </w:r>
          </w:p>
          <w:p w:rsidR="006C23F5" w:rsidRPr="00550058" w:rsidRDefault="00F906AC" w:rsidP="00F906AC">
            <w:pPr>
              <w:spacing w:before="40" w:after="40"/>
              <w:ind w:left="57" w:right="57" w:firstLine="0"/>
              <w:rPr>
                <w:rFonts w:cs="Arial"/>
                <w:b/>
              </w:rPr>
            </w:pPr>
            <w:r>
              <w:rPr>
                <w:sz w:val="18"/>
                <w:vertAlign w:val="superscript"/>
                <w:lang w:eastAsia="x-none"/>
              </w:rPr>
              <w:t>2</w:t>
            </w:r>
            <w:r w:rsidR="00384E78" w:rsidRPr="00DE0FA3">
              <w:rPr>
                <w:sz w:val="18"/>
                <w:vertAlign w:val="superscript"/>
                <w:lang w:val="x-none" w:eastAsia="x-none"/>
              </w:rPr>
              <w:t>)</w:t>
            </w:r>
            <w:r w:rsidR="00384E78" w:rsidRPr="00DE0FA3">
              <w:rPr>
                <w:sz w:val="18"/>
                <w:lang w:val="x-none" w:eastAsia="x-none"/>
              </w:rPr>
              <w:t xml:space="preserve"> </w:t>
            </w:r>
            <w:r w:rsidR="00384E78" w:rsidRPr="008F414D">
              <w:rPr>
                <w:rFonts w:cs="Arial"/>
                <w:sz w:val="18"/>
                <w:szCs w:val="18"/>
              </w:rPr>
              <w:t>В сопоставимых ценах.</w:t>
            </w:r>
          </w:p>
        </w:tc>
      </w:tr>
    </w:tbl>
    <w:p w:rsidR="00681315" w:rsidRPr="00550058" w:rsidRDefault="00681315" w:rsidP="00CF1E98">
      <w:pPr>
        <w:pStyle w:val="32"/>
        <w:rPr>
          <w:rFonts w:ascii="Arial" w:hAnsi="Arial" w:cs="Arial"/>
          <w:sz w:val="12"/>
          <w:szCs w:val="22"/>
        </w:rPr>
      </w:pPr>
    </w:p>
    <w:sectPr w:rsidR="00681315" w:rsidRPr="00550058" w:rsidSect="00344937">
      <w:headerReference w:type="even" r:id="rId10"/>
      <w:headerReference w:type="default" r:id="rId11"/>
      <w:pgSz w:w="11907" w:h="16840" w:code="9"/>
      <w:pgMar w:top="1134" w:right="1418" w:bottom="1134" w:left="1418" w:header="680" w:footer="0" w:gutter="0"/>
      <w:pgNumType w:start="2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1D3" w:rsidRDefault="004E01D3">
      <w:r>
        <w:separator/>
      </w:r>
    </w:p>
  </w:endnote>
  <w:endnote w:type="continuationSeparator" w:id="0">
    <w:p w:rsidR="004E01D3" w:rsidRDefault="004E0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1D3" w:rsidRDefault="004E01D3">
      <w:r>
        <w:separator/>
      </w:r>
    </w:p>
  </w:footnote>
  <w:footnote w:type="continuationSeparator" w:id="0">
    <w:p w:rsidR="004E01D3" w:rsidRDefault="004E0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08E" w:rsidRDefault="0017708E" w:rsidP="004E035E">
    <w:pPr>
      <w:pStyle w:val="a9"/>
      <w:framePr w:wrap="around" w:vAnchor="text" w:hAnchor="margin" w:xAlign="center" w:y="1"/>
      <w:shd w:val="clear" w:color="auto" w:fill="auto"/>
      <w:spacing w:before="0"/>
      <w:jc w:val="center"/>
      <w:rPr>
        <w:rFonts w:ascii="Times New Roman" w:hAnsi="Times New Roman"/>
        <w:i w:val="0"/>
        <w:sz w:val="20"/>
      </w:rPr>
    </w:pPr>
    <w:r>
      <w:rPr>
        <w:rStyle w:val="ab"/>
        <w:rFonts w:ascii="Times New Roman" w:hAnsi="Times New Roman"/>
        <w:i w:val="0"/>
        <w:sz w:val="20"/>
      </w:rPr>
      <w:fldChar w:fldCharType="begin"/>
    </w:r>
    <w:r>
      <w:rPr>
        <w:rStyle w:val="ab"/>
        <w:rFonts w:ascii="Times New Roman" w:hAnsi="Times New Roman"/>
        <w:i w:val="0"/>
        <w:sz w:val="20"/>
      </w:rPr>
      <w:instrText xml:space="preserve">PAGE  </w:instrText>
    </w:r>
    <w:r>
      <w:rPr>
        <w:rStyle w:val="ab"/>
        <w:rFonts w:ascii="Times New Roman" w:hAnsi="Times New Roman"/>
        <w:i w:val="0"/>
        <w:sz w:val="20"/>
      </w:rPr>
      <w:fldChar w:fldCharType="separate"/>
    </w:r>
    <w:r>
      <w:rPr>
        <w:rStyle w:val="ab"/>
        <w:rFonts w:ascii="Times New Roman" w:hAnsi="Times New Roman"/>
        <w:i w:val="0"/>
        <w:noProof/>
        <w:sz w:val="20"/>
      </w:rPr>
      <w:t>32</w:t>
    </w:r>
    <w:r>
      <w:rPr>
        <w:rStyle w:val="ab"/>
        <w:rFonts w:ascii="Times New Roman" w:hAnsi="Times New Roman"/>
        <w:i w:val="0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 w:val="0"/>
        <w:i w:val="0"/>
        <w:sz w:val="20"/>
      </w:rPr>
      <w:id w:val="476962172"/>
      <w:docPartObj>
        <w:docPartGallery w:val="Page Numbers (Top of Page)"/>
        <w:docPartUnique/>
      </w:docPartObj>
    </w:sdtPr>
    <w:sdtEndPr/>
    <w:sdtContent>
      <w:p w:rsidR="0017708E" w:rsidRPr="00B3630A" w:rsidRDefault="0017708E" w:rsidP="00B3630A">
        <w:pPr>
          <w:pStyle w:val="a9"/>
          <w:shd w:val="clear" w:color="auto" w:fill="auto"/>
          <w:spacing w:before="0"/>
          <w:jc w:val="center"/>
          <w:rPr>
            <w:rFonts w:ascii="Times New Roman" w:hAnsi="Times New Roman"/>
            <w:b w:val="0"/>
            <w:i w:val="0"/>
            <w:sz w:val="20"/>
          </w:rPr>
        </w:pPr>
        <w:r w:rsidRPr="00B3630A">
          <w:rPr>
            <w:rFonts w:ascii="Times New Roman" w:hAnsi="Times New Roman"/>
            <w:b w:val="0"/>
            <w:i w:val="0"/>
            <w:sz w:val="20"/>
          </w:rPr>
          <w:fldChar w:fldCharType="begin"/>
        </w:r>
        <w:r w:rsidRPr="00B3630A">
          <w:rPr>
            <w:rFonts w:ascii="Times New Roman" w:hAnsi="Times New Roman"/>
            <w:b w:val="0"/>
            <w:i w:val="0"/>
            <w:sz w:val="20"/>
          </w:rPr>
          <w:instrText>PAGE   \* MERGEFORMAT</w:instrText>
        </w:r>
        <w:r w:rsidRPr="00B3630A">
          <w:rPr>
            <w:rFonts w:ascii="Times New Roman" w:hAnsi="Times New Roman"/>
            <w:b w:val="0"/>
            <w:i w:val="0"/>
            <w:sz w:val="20"/>
          </w:rPr>
          <w:fldChar w:fldCharType="separate"/>
        </w:r>
        <w:r w:rsidR="008D3349" w:rsidRPr="008D3349">
          <w:rPr>
            <w:rFonts w:ascii="Times New Roman" w:hAnsi="Times New Roman"/>
            <w:b w:val="0"/>
            <w:i w:val="0"/>
            <w:noProof/>
            <w:sz w:val="20"/>
            <w:lang w:val="ru-RU"/>
          </w:rPr>
          <w:t>23</w:t>
        </w:r>
        <w:r w:rsidRPr="00B3630A">
          <w:rPr>
            <w:rFonts w:ascii="Times New Roman" w:hAnsi="Times New Roman"/>
            <w:b w:val="0"/>
            <w:i w:val="0"/>
            <w:sz w:val="20"/>
          </w:rPr>
          <w:fldChar w:fldCharType="end"/>
        </w:r>
      </w:p>
    </w:sdtContent>
  </w:sdt>
  <w:p w:rsidR="0017708E" w:rsidRPr="00ED689B" w:rsidRDefault="0017708E" w:rsidP="00ED689B">
    <w:pPr>
      <w:pStyle w:val="a9"/>
      <w:shd w:val="clear" w:color="auto" w:fill="auto"/>
      <w:spacing w:before="0"/>
      <w:rPr>
        <w:b w:val="0"/>
        <w:i w:val="0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70"/>
    <w:multiLevelType w:val="hybridMultilevel"/>
    <w:tmpl w:val="0069E37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1A11FE7"/>
    <w:multiLevelType w:val="hybridMultilevel"/>
    <w:tmpl w:val="271A693E"/>
    <w:lvl w:ilvl="0" w:tplc="E808187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F3CCB"/>
    <w:multiLevelType w:val="hybridMultilevel"/>
    <w:tmpl w:val="1A347B44"/>
    <w:lvl w:ilvl="0" w:tplc="455EBE44">
      <w:start w:val="1"/>
      <w:numFmt w:val="decimal"/>
      <w:lvlText w:val="%1)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E1728B3E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plc="3DEABD5A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plc="CFFA62FE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plc="37AC4458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plc="6F906346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plc="E21CECB4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plc="5DA4B41C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plc="202A433E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abstractNum w:abstractNumId="3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3BD922AA"/>
    <w:multiLevelType w:val="hybridMultilevel"/>
    <w:tmpl w:val="58900A36"/>
    <w:lvl w:ilvl="0" w:tplc="068098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sz w:val="16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ACB"/>
    <w:rsid w:val="00000289"/>
    <w:rsid w:val="000022D8"/>
    <w:rsid w:val="00002C1C"/>
    <w:rsid w:val="00002CAC"/>
    <w:rsid w:val="00002D5C"/>
    <w:rsid w:val="00003050"/>
    <w:rsid w:val="000033F1"/>
    <w:rsid w:val="00003D1E"/>
    <w:rsid w:val="00003E27"/>
    <w:rsid w:val="0000417D"/>
    <w:rsid w:val="00004A09"/>
    <w:rsid w:val="00004E16"/>
    <w:rsid w:val="000050CD"/>
    <w:rsid w:val="000054C9"/>
    <w:rsid w:val="000057FC"/>
    <w:rsid w:val="00006667"/>
    <w:rsid w:val="00006C9F"/>
    <w:rsid w:val="000072B2"/>
    <w:rsid w:val="000075AD"/>
    <w:rsid w:val="00007730"/>
    <w:rsid w:val="0000797C"/>
    <w:rsid w:val="00007C3B"/>
    <w:rsid w:val="00007F14"/>
    <w:rsid w:val="00010433"/>
    <w:rsid w:val="00010750"/>
    <w:rsid w:val="00011281"/>
    <w:rsid w:val="000121F5"/>
    <w:rsid w:val="00013C82"/>
    <w:rsid w:val="00014205"/>
    <w:rsid w:val="00014654"/>
    <w:rsid w:val="0001471B"/>
    <w:rsid w:val="00014840"/>
    <w:rsid w:val="00014933"/>
    <w:rsid w:val="00014F02"/>
    <w:rsid w:val="00015067"/>
    <w:rsid w:val="00015518"/>
    <w:rsid w:val="00016502"/>
    <w:rsid w:val="0001682E"/>
    <w:rsid w:val="00016D14"/>
    <w:rsid w:val="000171D3"/>
    <w:rsid w:val="000172C2"/>
    <w:rsid w:val="00017426"/>
    <w:rsid w:val="00017C62"/>
    <w:rsid w:val="00017F6D"/>
    <w:rsid w:val="000201F4"/>
    <w:rsid w:val="00020623"/>
    <w:rsid w:val="00021E01"/>
    <w:rsid w:val="000223F5"/>
    <w:rsid w:val="0002263C"/>
    <w:rsid w:val="00022DD6"/>
    <w:rsid w:val="00023BDF"/>
    <w:rsid w:val="00023D06"/>
    <w:rsid w:val="00024203"/>
    <w:rsid w:val="0002457A"/>
    <w:rsid w:val="0002471F"/>
    <w:rsid w:val="00024765"/>
    <w:rsid w:val="00024C67"/>
    <w:rsid w:val="00026031"/>
    <w:rsid w:val="000260A2"/>
    <w:rsid w:val="000265AE"/>
    <w:rsid w:val="00026AAF"/>
    <w:rsid w:val="00026FD8"/>
    <w:rsid w:val="0002719A"/>
    <w:rsid w:val="0002736E"/>
    <w:rsid w:val="00027381"/>
    <w:rsid w:val="0002749A"/>
    <w:rsid w:val="000274A5"/>
    <w:rsid w:val="000275A9"/>
    <w:rsid w:val="00030247"/>
    <w:rsid w:val="00030869"/>
    <w:rsid w:val="0003097E"/>
    <w:rsid w:val="00030B1E"/>
    <w:rsid w:val="00030CC7"/>
    <w:rsid w:val="00030E7A"/>
    <w:rsid w:val="000316F8"/>
    <w:rsid w:val="000338D1"/>
    <w:rsid w:val="000338E8"/>
    <w:rsid w:val="000339F1"/>
    <w:rsid w:val="0003413D"/>
    <w:rsid w:val="000349FD"/>
    <w:rsid w:val="00034CCD"/>
    <w:rsid w:val="00035A25"/>
    <w:rsid w:val="00035B45"/>
    <w:rsid w:val="00036F1B"/>
    <w:rsid w:val="000370EB"/>
    <w:rsid w:val="000374F6"/>
    <w:rsid w:val="00037585"/>
    <w:rsid w:val="00037890"/>
    <w:rsid w:val="0003797C"/>
    <w:rsid w:val="000379D4"/>
    <w:rsid w:val="00037D3A"/>
    <w:rsid w:val="00040180"/>
    <w:rsid w:val="0004083C"/>
    <w:rsid w:val="00042BEB"/>
    <w:rsid w:val="00042D25"/>
    <w:rsid w:val="00042E46"/>
    <w:rsid w:val="00043403"/>
    <w:rsid w:val="000435FD"/>
    <w:rsid w:val="00044404"/>
    <w:rsid w:val="00044EB2"/>
    <w:rsid w:val="000453EE"/>
    <w:rsid w:val="0004554B"/>
    <w:rsid w:val="000458F9"/>
    <w:rsid w:val="0004703B"/>
    <w:rsid w:val="00047107"/>
    <w:rsid w:val="000476CD"/>
    <w:rsid w:val="000476EC"/>
    <w:rsid w:val="0004786E"/>
    <w:rsid w:val="00050726"/>
    <w:rsid w:val="00050B6D"/>
    <w:rsid w:val="00050D7D"/>
    <w:rsid w:val="00050F86"/>
    <w:rsid w:val="00051419"/>
    <w:rsid w:val="0005169C"/>
    <w:rsid w:val="0005187A"/>
    <w:rsid w:val="00051D26"/>
    <w:rsid w:val="00051DB3"/>
    <w:rsid w:val="00052058"/>
    <w:rsid w:val="000525E1"/>
    <w:rsid w:val="0005323C"/>
    <w:rsid w:val="000539D5"/>
    <w:rsid w:val="0005431C"/>
    <w:rsid w:val="00054413"/>
    <w:rsid w:val="00055AB6"/>
    <w:rsid w:val="00055DD6"/>
    <w:rsid w:val="000562B3"/>
    <w:rsid w:val="00056E59"/>
    <w:rsid w:val="000571AE"/>
    <w:rsid w:val="00057AAA"/>
    <w:rsid w:val="00057C47"/>
    <w:rsid w:val="00060236"/>
    <w:rsid w:val="000602B0"/>
    <w:rsid w:val="00060749"/>
    <w:rsid w:val="00060778"/>
    <w:rsid w:val="00060C72"/>
    <w:rsid w:val="00061772"/>
    <w:rsid w:val="00061D41"/>
    <w:rsid w:val="00061E5D"/>
    <w:rsid w:val="0006222E"/>
    <w:rsid w:val="00062AFB"/>
    <w:rsid w:val="00063883"/>
    <w:rsid w:val="00063FE9"/>
    <w:rsid w:val="00064B8E"/>
    <w:rsid w:val="0006517E"/>
    <w:rsid w:val="0006540B"/>
    <w:rsid w:val="00065633"/>
    <w:rsid w:val="000657AE"/>
    <w:rsid w:val="0006584A"/>
    <w:rsid w:val="00065F93"/>
    <w:rsid w:val="00066357"/>
    <w:rsid w:val="00067263"/>
    <w:rsid w:val="000672B3"/>
    <w:rsid w:val="0006763F"/>
    <w:rsid w:val="000679B7"/>
    <w:rsid w:val="00067EFE"/>
    <w:rsid w:val="00070B58"/>
    <w:rsid w:val="00071327"/>
    <w:rsid w:val="00071594"/>
    <w:rsid w:val="00071C36"/>
    <w:rsid w:val="00071E78"/>
    <w:rsid w:val="0007242F"/>
    <w:rsid w:val="000731B1"/>
    <w:rsid w:val="0007358B"/>
    <w:rsid w:val="00073900"/>
    <w:rsid w:val="00073951"/>
    <w:rsid w:val="00073DDE"/>
    <w:rsid w:val="0007433E"/>
    <w:rsid w:val="000745F0"/>
    <w:rsid w:val="00074A18"/>
    <w:rsid w:val="00074AF5"/>
    <w:rsid w:val="0007545F"/>
    <w:rsid w:val="00075A70"/>
    <w:rsid w:val="00075C36"/>
    <w:rsid w:val="00075DB1"/>
    <w:rsid w:val="00076DA8"/>
    <w:rsid w:val="00077389"/>
    <w:rsid w:val="000775AD"/>
    <w:rsid w:val="00077A3F"/>
    <w:rsid w:val="00080CC2"/>
    <w:rsid w:val="0008139C"/>
    <w:rsid w:val="0008181E"/>
    <w:rsid w:val="000818E3"/>
    <w:rsid w:val="00081C0B"/>
    <w:rsid w:val="00081CA9"/>
    <w:rsid w:val="000825CC"/>
    <w:rsid w:val="000825D3"/>
    <w:rsid w:val="00082D79"/>
    <w:rsid w:val="00083359"/>
    <w:rsid w:val="00083FFC"/>
    <w:rsid w:val="000846F7"/>
    <w:rsid w:val="00084D9B"/>
    <w:rsid w:val="00085095"/>
    <w:rsid w:val="00085411"/>
    <w:rsid w:val="00085C73"/>
    <w:rsid w:val="0008612D"/>
    <w:rsid w:val="00086404"/>
    <w:rsid w:val="00086BCC"/>
    <w:rsid w:val="00086C86"/>
    <w:rsid w:val="00087465"/>
    <w:rsid w:val="000902F8"/>
    <w:rsid w:val="00090E21"/>
    <w:rsid w:val="00091212"/>
    <w:rsid w:val="0009180D"/>
    <w:rsid w:val="000919B2"/>
    <w:rsid w:val="00091A03"/>
    <w:rsid w:val="00092067"/>
    <w:rsid w:val="00092088"/>
    <w:rsid w:val="00092F71"/>
    <w:rsid w:val="0009300C"/>
    <w:rsid w:val="000932D7"/>
    <w:rsid w:val="000932E4"/>
    <w:rsid w:val="000934B6"/>
    <w:rsid w:val="00094328"/>
    <w:rsid w:val="000947B1"/>
    <w:rsid w:val="00094CDA"/>
    <w:rsid w:val="00095213"/>
    <w:rsid w:val="000952D0"/>
    <w:rsid w:val="0009571C"/>
    <w:rsid w:val="00096360"/>
    <w:rsid w:val="000969AC"/>
    <w:rsid w:val="000972EF"/>
    <w:rsid w:val="000978F7"/>
    <w:rsid w:val="00097C35"/>
    <w:rsid w:val="00097F8F"/>
    <w:rsid w:val="00097FDD"/>
    <w:rsid w:val="000A1C20"/>
    <w:rsid w:val="000A1FC4"/>
    <w:rsid w:val="000A2190"/>
    <w:rsid w:val="000A2382"/>
    <w:rsid w:val="000A27A7"/>
    <w:rsid w:val="000A2D98"/>
    <w:rsid w:val="000A325E"/>
    <w:rsid w:val="000A332E"/>
    <w:rsid w:val="000A35CA"/>
    <w:rsid w:val="000A3B26"/>
    <w:rsid w:val="000A3BD2"/>
    <w:rsid w:val="000A43FB"/>
    <w:rsid w:val="000A4A59"/>
    <w:rsid w:val="000A5FE7"/>
    <w:rsid w:val="000A619A"/>
    <w:rsid w:val="000A6285"/>
    <w:rsid w:val="000A63E6"/>
    <w:rsid w:val="000A6430"/>
    <w:rsid w:val="000A68D4"/>
    <w:rsid w:val="000A6913"/>
    <w:rsid w:val="000A71D4"/>
    <w:rsid w:val="000A73D1"/>
    <w:rsid w:val="000A74E8"/>
    <w:rsid w:val="000A7B68"/>
    <w:rsid w:val="000A7C8C"/>
    <w:rsid w:val="000B152D"/>
    <w:rsid w:val="000B1563"/>
    <w:rsid w:val="000B1EAF"/>
    <w:rsid w:val="000B229A"/>
    <w:rsid w:val="000B2469"/>
    <w:rsid w:val="000B2688"/>
    <w:rsid w:val="000B3320"/>
    <w:rsid w:val="000B391C"/>
    <w:rsid w:val="000B3B24"/>
    <w:rsid w:val="000B3F3E"/>
    <w:rsid w:val="000B4289"/>
    <w:rsid w:val="000B47EF"/>
    <w:rsid w:val="000B4A06"/>
    <w:rsid w:val="000B62BA"/>
    <w:rsid w:val="000B6AEB"/>
    <w:rsid w:val="000B6FFB"/>
    <w:rsid w:val="000B72E7"/>
    <w:rsid w:val="000B7AEB"/>
    <w:rsid w:val="000B7CC6"/>
    <w:rsid w:val="000C0043"/>
    <w:rsid w:val="000C0424"/>
    <w:rsid w:val="000C04CF"/>
    <w:rsid w:val="000C0AEE"/>
    <w:rsid w:val="000C1029"/>
    <w:rsid w:val="000C11AD"/>
    <w:rsid w:val="000C1218"/>
    <w:rsid w:val="000C149D"/>
    <w:rsid w:val="000C21AC"/>
    <w:rsid w:val="000C29F4"/>
    <w:rsid w:val="000C2F4E"/>
    <w:rsid w:val="000C34E9"/>
    <w:rsid w:val="000C3B47"/>
    <w:rsid w:val="000C3B8B"/>
    <w:rsid w:val="000C3C0F"/>
    <w:rsid w:val="000C41EC"/>
    <w:rsid w:val="000C4E50"/>
    <w:rsid w:val="000C5DB2"/>
    <w:rsid w:val="000C5EC3"/>
    <w:rsid w:val="000C6023"/>
    <w:rsid w:val="000C61C6"/>
    <w:rsid w:val="000C61E5"/>
    <w:rsid w:val="000C73AA"/>
    <w:rsid w:val="000C7B07"/>
    <w:rsid w:val="000D0118"/>
    <w:rsid w:val="000D0437"/>
    <w:rsid w:val="000D04E1"/>
    <w:rsid w:val="000D07C3"/>
    <w:rsid w:val="000D0E2F"/>
    <w:rsid w:val="000D0E82"/>
    <w:rsid w:val="000D12DB"/>
    <w:rsid w:val="000D1767"/>
    <w:rsid w:val="000D1878"/>
    <w:rsid w:val="000D27F0"/>
    <w:rsid w:val="000D2910"/>
    <w:rsid w:val="000D2CD9"/>
    <w:rsid w:val="000D2DCA"/>
    <w:rsid w:val="000D33E5"/>
    <w:rsid w:val="000D523A"/>
    <w:rsid w:val="000D5D47"/>
    <w:rsid w:val="000D5ED5"/>
    <w:rsid w:val="000D625D"/>
    <w:rsid w:val="000D6F52"/>
    <w:rsid w:val="000D7302"/>
    <w:rsid w:val="000D7A7A"/>
    <w:rsid w:val="000E14AF"/>
    <w:rsid w:val="000E16B0"/>
    <w:rsid w:val="000E1A29"/>
    <w:rsid w:val="000E1CD9"/>
    <w:rsid w:val="000E1E13"/>
    <w:rsid w:val="000E1F68"/>
    <w:rsid w:val="000E2010"/>
    <w:rsid w:val="000E24CD"/>
    <w:rsid w:val="000E2568"/>
    <w:rsid w:val="000E29BF"/>
    <w:rsid w:val="000E3895"/>
    <w:rsid w:val="000E3DB9"/>
    <w:rsid w:val="000E47FC"/>
    <w:rsid w:val="000E5700"/>
    <w:rsid w:val="000E641B"/>
    <w:rsid w:val="000E7C75"/>
    <w:rsid w:val="000E7FD2"/>
    <w:rsid w:val="000F04C8"/>
    <w:rsid w:val="000F06DE"/>
    <w:rsid w:val="000F0746"/>
    <w:rsid w:val="000F08F2"/>
    <w:rsid w:val="000F0E25"/>
    <w:rsid w:val="000F164C"/>
    <w:rsid w:val="000F1707"/>
    <w:rsid w:val="000F171B"/>
    <w:rsid w:val="000F1795"/>
    <w:rsid w:val="000F1F86"/>
    <w:rsid w:val="000F2404"/>
    <w:rsid w:val="000F2D7C"/>
    <w:rsid w:val="000F2EB3"/>
    <w:rsid w:val="000F309D"/>
    <w:rsid w:val="000F3612"/>
    <w:rsid w:val="000F3824"/>
    <w:rsid w:val="000F3915"/>
    <w:rsid w:val="000F3E06"/>
    <w:rsid w:val="000F3F9A"/>
    <w:rsid w:val="000F41CE"/>
    <w:rsid w:val="000F428B"/>
    <w:rsid w:val="000F497C"/>
    <w:rsid w:val="000F4B37"/>
    <w:rsid w:val="000F580F"/>
    <w:rsid w:val="000F599C"/>
    <w:rsid w:val="000F69C4"/>
    <w:rsid w:val="000F6D4A"/>
    <w:rsid w:val="000F764A"/>
    <w:rsid w:val="000F781A"/>
    <w:rsid w:val="000F7B4C"/>
    <w:rsid w:val="00100087"/>
    <w:rsid w:val="0010069B"/>
    <w:rsid w:val="001007EE"/>
    <w:rsid w:val="0010082C"/>
    <w:rsid w:val="00100B7B"/>
    <w:rsid w:val="00100DB6"/>
    <w:rsid w:val="0010106F"/>
    <w:rsid w:val="00101831"/>
    <w:rsid w:val="001018CD"/>
    <w:rsid w:val="001019EE"/>
    <w:rsid w:val="00101B86"/>
    <w:rsid w:val="00102787"/>
    <w:rsid w:val="001027D1"/>
    <w:rsid w:val="00102948"/>
    <w:rsid w:val="00102B37"/>
    <w:rsid w:val="00102D69"/>
    <w:rsid w:val="00102F44"/>
    <w:rsid w:val="00103D07"/>
    <w:rsid w:val="00104149"/>
    <w:rsid w:val="00104581"/>
    <w:rsid w:val="00104662"/>
    <w:rsid w:val="001049FC"/>
    <w:rsid w:val="00104CA9"/>
    <w:rsid w:val="00105510"/>
    <w:rsid w:val="00105686"/>
    <w:rsid w:val="00105963"/>
    <w:rsid w:val="00105CA0"/>
    <w:rsid w:val="00105FD5"/>
    <w:rsid w:val="00106595"/>
    <w:rsid w:val="00106814"/>
    <w:rsid w:val="001068E4"/>
    <w:rsid w:val="00106EA0"/>
    <w:rsid w:val="0010708D"/>
    <w:rsid w:val="00107291"/>
    <w:rsid w:val="001072D7"/>
    <w:rsid w:val="00107A1F"/>
    <w:rsid w:val="0011007D"/>
    <w:rsid w:val="0011015F"/>
    <w:rsid w:val="00110414"/>
    <w:rsid w:val="00110B09"/>
    <w:rsid w:val="00110EEB"/>
    <w:rsid w:val="00111192"/>
    <w:rsid w:val="00111261"/>
    <w:rsid w:val="00111B0C"/>
    <w:rsid w:val="00111C19"/>
    <w:rsid w:val="0011204C"/>
    <w:rsid w:val="00112977"/>
    <w:rsid w:val="00112F83"/>
    <w:rsid w:val="00113C29"/>
    <w:rsid w:val="00114AF6"/>
    <w:rsid w:val="00114FD5"/>
    <w:rsid w:val="0011526C"/>
    <w:rsid w:val="001157D6"/>
    <w:rsid w:val="00115C51"/>
    <w:rsid w:val="00116111"/>
    <w:rsid w:val="0011611A"/>
    <w:rsid w:val="001161B1"/>
    <w:rsid w:val="0011695F"/>
    <w:rsid w:val="00116B81"/>
    <w:rsid w:val="001175AF"/>
    <w:rsid w:val="00120280"/>
    <w:rsid w:val="00120631"/>
    <w:rsid w:val="00120EA3"/>
    <w:rsid w:val="00121CE4"/>
    <w:rsid w:val="00122279"/>
    <w:rsid w:val="00122476"/>
    <w:rsid w:val="001225D9"/>
    <w:rsid w:val="00122676"/>
    <w:rsid w:val="001231FA"/>
    <w:rsid w:val="001234C8"/>
    <w:rsid w:val="0012381F"/>
    <w:rsid w:val="0012410D"/>
    <w:rsid w:val="0012454E"/>
    <w:rsid w:val="0012478E"/>
    <w:rsid w:val="001260F6"/>
    <w:rsid w:val="00126348"/>
    <w:rsid w:val="001266E4"/>
    <w:rsid w:val="00126754"/>
    <w:rsid w:val="00127306"/>
    <w:rsid w:val="0013005E"/>
    <w:rsid w:val="001303F0"/>
    <w:rsid w:val="00130CD8"/>
    <w:rsid w:val="001312B9"/>
    <w:rsid w:val="00131303"/>
    <w:rsid w:val="00132118"/>
    <w:rsid w:val="00132121"/>
    <w:rsid w:val="00132AAC"/>
    <w:rsid w:val="00132C1B"/>
    <w:rsid w:val="00132F0C"/>
    <w:rsid w:val="0013337B"/>
    <w:rsid w:val="00133E9E"/>
    <w:rsid w:val="001345D4"/>
    <w:rsid w:val="0013480E"/>
    <w:rsid w:val="001356E1"/>
    <w:rsid w:val="0013581E"/>
    <w:rsid w:val="00135891"/>
    <w:rsid w:val="00136587"/>
    <w:rsid w:val="0013727A"/>
    <w:rsid w:val="00137452"/>
    <w:rsid w:val="0014006D"/>
    <w:rsid w:val="00140E13"/>
    <w:rsid w:val="00142023"/>
    <w:rsid w:val="00143036"/>
    <w:rsid w:val="00143287"/>
    <w:rsid w:val="00143481"/>
    <w:rsid w:val="001435F3"/>
    <w:rsid w:val="001438F4"/>
    <w:rsid w:val="00143905"/>
    <w:rsid w:val="0014426B"/>
    <w:rsid w:val="00144AFA"/>
    <w:rsid w:val="00144BB0"/>
    <w:rsid w:val="00144E7F"/>
    <w:rsid w:val="00144F76"/>
    <w:rsid w:val="00145554"/>
    <w:rsid w:val="001461EF"/>
    <w:rsid w:val="00146553"/>
    <w:rsid w:val="00147107"/>
    <w:rsid w:val="00147114"/>
    <w:rsid w:val="00147184"/>
    <w:rsid w:val="001476EC"/>
    <w:rsid w:val="00147D3A"/>
    <w:rsid w:val="00147F60"/>
    <w:rsid w:val="001503A4"/>
    <w:rsid w:val="00150495"/>
    <w:rsid w:val="00150634"/>
    <w:rsid w:val="00150A7C"/>
    <w:rsid w:val="00150B06"/>
    <w:rsid w:val="00150C3A"/>
    <w:rsid w:val="0015130A"/>
    <w:rsid w:val="001515BD"/>
    <w:rsid w:val="001515D3"/>
    <w:rsid w:val="001535B2"/>
    <w:rsid w:val="00153A3B"/>
    <w:rsid w:val="00153A74"/>
    <w:rsid w:val="00153DDB"/>
    <w:rsid w:val="00154896"/>
    <w:rsid w:val="00155052"/>
    <w:rsid w:val="001554C6"/>
    <w:rsid w:val="00156982"/>
    <w:rsid w:val="00157255"/>
    <w:rsid w:val="001572F7"/>
    <w:rsid w:val="00157C93"/>
    <w:rsid w:val="00157EDF"/>
    <w:rsid w:val="00160397"/>
    <w:rsid w:val="001603D6"/>
    <w:rsid w:val="00160A5D"/>
    <w:rsid w:val="00160E46"/>
    <w:rsid w:val="00162058"/>
    <w:rsid w:val="0016238A"/>
    <w:rsid w:val="00162D89"/>
    <w:rsid w:val="001630E3"/>
    <w:rsid w:val="001632C8"/>
    <w:rsid w:val="0016365F"/>
    <w:rsid w:val="001639D3"/>
    <w:rsid w:val="00163E0E"/>
    <w:rsid w:val="00163FD8"/>
    <w:rsid w:val="00164A45"/>
    <w:rsid w:val="00164DEB"/>
    <w:rsid w:val="00165163"/>
    <w:rsid w:val="001653DF"/>
    <w:rsid w:val="001654F0"/>
    <w:rsid w:val="00165A6B"/>
    <w:rsid w:val="00166232"/>
    <w:rsid w:val="00166C2E"/>
    <w:rsid w:val="00166EB4"/>
    <w:rsid w:val="0016757B"/>
    <w:rsid w:val="00167A28"/>
    <w:rsid w:val="00167BB2"/>
    <w:rsid w:val="00167EE5"/>
    <w:rsid w:val="00170108"/>
    <w:rsid w:val="00172246"/>
    <w:rsid w:val="00172707"/>
    <w:rsid w:val="00172A83"/>
    <w:rsid w:val="00172B71"/>
    <w:rsid w:val="00172BC0"/>
    <w:rsid w:val="00172CF6"/>
    <w:rsid w:val="001734A0"/>
    <w:rsid w:val="001738B7"/>
    <w:rsid w:val="00173E02"/>
    <w:rsid w:val="00174214"/>
    <w:rsid w:val="00174741"/>
    <w:rsid w:val="0017494A"/>
    <w:rsid w:val="00174B37"/>
    <w:rsid w:val="001757A0"/>
    <w:rsid w:val="00175AB5"/>
    <w:rsid w:val="00175BA3"/>
    <w:rsid w:val="0017632A"/>
    <w:rsid w:val="001764A1"/>
    <w:rsid w:val="00176615"/>
    <w:rsid w:val="00176A5F"/>
    <w:rsid w:val="00176CCB"/>
    <w:rsid w:val="00176D85"/>
    <w:rsid w:val="0017708E"/>
    <w:rsid w:val="00177124"/>
    <w:rsid w:val="0017760F"/>
    <w:rsid w:val="00180E82"/>
    <w:rsid w:val="0018122F"/>
    <w:rsid w:val="00181C73"/>
    <w:rsid w:val="001826FC"/>
    <w:rsid w:val="0018281D"/>
    <w:rsid w:val="00182EB9"/>
    <w:rsid w:val="0018351D"/>
    <w:rsid w:val="001840CE"/>
    <w:rsid w:val="0018416D"/>
    <w:rsid w:val="00184326"/>
    <w:rsid w:val="00184670"/>
    <w:rsid w:val="00184B39"/>
    <w:rsid w:val="001855E9"/>
    <w:rsid w:val="00185BDD"/>
    <w:rsid w:val="00186713"/>
    <w:rsid w:val="001867AE"/>
    <w:rsid w:val="00187701"/>
    <w:rsid w:val="00187F8F"/>
    <w:rsid w:val="001903D8"/>
    <w:rsid w:val="001905A5"/>
    <w:rsid w:val="0019066F"/>
    <w:rsid w:val="00190E31"/>
    <w:rsid w:val="001913E8"/>
    <w:rsid w:val="00191F32"/>
    <w:rsid w:val="001920A5"/>
    <w:rsid w:val="00192613"/>
    <w:rsid w:val="00192740"/>
    <w:rsid w:val="0019279F"/>
    <w:rsid w:val="0019285D"/>
    <w:rsid w:val="00192A51"/>
    <w:rsid w:val="00192B89"/>
    <w:rsid w:val="00192C4A"/>
    <w:rsid w:val="00192CAD"/>
    <w:rsid w:val="00193047"/>
    <w:rsid w:val="00193AE4"/>
    <w:rsid w:val="00193E14"/>
    <w:rsid w:val="00193F46"/>
    <w:rsid w:val="00194FA9"/>
    <w:rsid w:val="00195098"/>
    <w:rsid w:val="001955A7"/>
    <w:rsid w:val="00195701"/>
    <w:rsid w:val="001958EA"/>
    <w:rsid w:val="00195B60"/>
    <w:rsid w:val="00195B80"/>
    <w:rsid w:val="00196C1B"/>
    <w:rsid w:val="001973A0"/>
    <w:rsid w:val="00197A91"/>
    <w:rsid w:val="001A030D"/>
    <w:rsid w:val="001A0487"/>
    <w:rsid w:val="001A0DE8"/>
    <w:rsid w:val="001A0F7C"/>
    <w:rsid w:val="001A111F"/>
    <w:rsid w:val="001A1136"/>
    <w:rsid w:val="001A14F2"/>
    <w:rsid w:val="001A1804"/>
    <w:rsid w:val="001A1B26"/>
    <w:rsid w:val="001A1B9F"/>
    <w:rsid w:val="001A2498"/>
    <w:rsid w:val="001A263A"/>
    <w:rsid w:val="001A339A"/>
    <w:rsid w:val="001A4CEE"/>
    <w:rsid w:val="001A514A"/>
    <w:rsid w:val="001A54D2"/>
    <w:rsid w:val="001A5F3B"/>
    <w:rsid w:val="001A61E6"/>
    <w:rsid w:val="001A6400"/>
    <w:rsid w:val="001A643B"/>
    <w:rsid w:val="001A681B"/>
    <w:rsid w:val="001A6975"/>
    <w:rsid w:val="001A6B09"/>
    <w:rsid w:val="001A6B3E"/>
    <w:rsid w:val="001A7723"/>
    <w:rsid w:val="001A77A9"/>
    <w:rsid w:val="001B0B3C"/>
    <w:rsid w:val="001B1720"/>
    <w:rsid w:val="001B1D88"/>
    <w:rsid w:val="001B1F2E"/>
    <w:rsid w:val="001B2971"/>
    <w:rsid w:val="001B2A70"/>
    <w:rsid w:val="001B388E"/>
    <w:rsid w:val="001B415B"/>
    <w:rsid w:val="001B459F"/>
    <w:rsid w:val="001B61CA"/>
    <w:rsid w:val="001B6513"/>
    <w:rsid w:val="001B653C"/>
    <w:rsid w:val="001B68D6"/>
    <w:rsid w:val="001B701F"/>
    <w:rsid w:val="001B7321"/>
    <w:rsid w:val="001B73CC"/>
    <w:rsid w:val="001B7C37"/>
    <w:rsid w:val="001C1501"/>
    <w:rsid w:val="001C16D7"/>
    <w:rsid w:val="001C1DEA"/>
    <w:rsid w:val="001C215C"/>
    <w:rsid w:val="001C2408"/>
    <w:rsid w:val="001C2714"/>
    <w:rsid w:val="001C2B1B"/>
    <w:rsid w:val="001C2B2A"/>
    <w:rsid w:val="001C2DAB"/>
    <w:rsid w:val="001C2DD2"/>
    <w:rsid w:val="001C2E36"/>
    <w:rsid w:val="001C34BD"/>
    <w:rsid w:val="001C36F4"/>
    <w:rsid w:val="001C4A5F"/>
    <w:rsid w:val="001C5176"/>
    <w:rsid w:val="001C544B"/>
    <w:rsid w:val="001C59A5"/>
    <w:rsid w:val="001C5BBE"/>
    <w:rsid w:val="001C6CB0"/>
    <w:rsid w:val="001C6DA2"/>
    <w:rsid w:val="001C6DC5"/>
    <w:rsid w:val="001C775B"/>
    <w:rsid w:val="001D0E44"/>
    <w:rsid w:val="001D1259"/>
    <w:rsid w:val="001D1615"/>
    <w:rsid w:val="001D1D8E"/>
    <w:rsid w:val="001D228C"/>
    <w:rsid w:val="001D22E0"/>
    <w:rsid w:val="001D24CE"/>
    <w:rsid w:val="001D2DC6"/>
    <w:rsid w:val="001D3446"/>
    <w:rsid w:val="001D3702"/>
    <w:rsid w:val="001D3AF4"/>
    <w:rsid w:val="001D4E20"/>
    <w:rsid w:val="001D77EC"/>
    <w:rsid w:val="001D7C32"/>
    <w:rsid w:val="001D7CE2"/>
    <w:rsid w:val="001E00B9"/>
    <w:rsid w:val="001E0517"/>
    <w:rsid w:val="001E05C0"/>
    <w:rsid w:val="001E05DF"/>
    <w:rsid w:val="001E07EB"/>
    <w:rsid w:val="001E0F27"/>
    <w:rsid w:val="001E1792"/>
    <w:rsid w:val="001E209F"/>
    <w:rsid w:val="001E2731"/>
    <w:rsid w:val="001E2764"/>
    <w:rsid w:val="001E2AE0"/>
    <w:rsid w:val="001E2C4B"/>
    <w:rsid w:val="001E33B9"/>
    <w:rsid w:val="001E3C00"/>
    <w:rsid w:val="001E3EA0"/>
    <w:rsid w:val="001E54A0"/>
    <w:rsid w:val="001E5B91"/>
    <w:rsid w:val="001E6D80"/>
    <w:rsid w:val="001E6FD8"/>
    <w:rsid w:val="001E7012"/>
    <w:rsid w:val="001E72BE"/>
    <w:rsid w:val="001F07D3"/>
    <w:rsid w:val="001F0883"/>
    <w:rsid w:val="001F0A1D"/>
    <w:rsid w:val="001F172A"/>
    <w:rsid w:val="001F26A2"/>
    <w:rsid w:val="001F2738"/>
    <w:rsid w:val="001F2842"/>
    <w:rsid w:val="001F2A96"/>
    <w:rsid w:val="001F2F42"/>
    <w:rsid w:val="001F341F"/>
    <w:rsid w:val="001F35C6"/>
    <w:rsid w:val="001F3CDA"/>
    <w:rsid w:val="001F3DA5"/>
    <w:rsid w:val="001F42B4"/>
    <w:rsid w:val="001F5809"/>
    <w:rsid w:val="001F58A4"/>
    <w:rsid w:val="001F5FC6"/>
    <w:rsid w:val="001F652B"/>
    <w:rsid w:val="001F6611"/>
    <w:rsid w:val="001F727C"/>
    <w:rsid w:val="001F7697"/>
    <w:rsid w:val="00200227"/>
    <w:rsid w:val="002003F4"/>
    <w:rsid w:val="00200F96"/>
    <w:rsid w:val="00201228"/>
    <w:rsid w:val="00201AD7"/>
    <w:rsid w:val="00201AEC"/>
    <w:rsid w:val="00202124"/>
    <w:rsid w:val="00202432"/>
    <w:rsid w:val="00202894"/>
    <w:rsid w:val="00202AB7"/>
    <w:rsid w:val="00202F31"/>
    <w:rsid w:val="002030E6"/>
    <w:rsid w:val="00203170"/>
    <w:rsid w:val="002032FF"/>
    <w:rsid w:val="002035EE"/>
    <w:rsid w:val="002050C6"/>
    <w:rsid w:val="00205488"/>
    <w:rsid w:val="002062DE"/>
    <w:rsid w:val="00206453"/>
    <w:rsid w:val="00206530"/>
    <w:rsid w:val="002074C0"/>
    <w:rsid w:val="002077C9"/>
    <w:rsid w:val="00210980"/>
    <w:rsid w:val="002109EF"/>
    <w:rsid w:val="00210C13"/>
    <w:rsid w:val="00211037"/>
    <w:rsid w:val="00211465"/>
    <w:rsid w:val="002114C3"/>
    <w:rsid w:val="00211701"/>
    <w:rsid w:val="00211A65"/>
    <w:rsid w:val="00211CCE"/>
    <w:rsid w:val="00211E6B"/>
    <w:rsid w:val="00212055"/>
    <w:rsid w:val="00212CCD"/>
    <w:rsid w:val="00212F5B"/>
    <w:rsid w:val="00212F74"/>
    <w:rsid w:val="00212FDD"/>
    <w:rsid w:val="00213344"/>
    <w:rsid w:val="00213689"/>
    <w:rsid w:val="00213825"/>
    <w:rsid w:val="00213CE9"/>
    <w:rsid w:val="00213CEB"/>
    <w:rsid w:val="0021404D"/>
    <w:rsid w:val="00215564"/>
    <w:rsid w:val="002157DF"/>
    <w:rsid w:val="002165EC"/>
    <w:rsid w:val="0021719E"/>
    <w:rsid w:val="00217EF4"/>
    <w:rsid w:val="002204B0"/>
    <w:rsid w:val="002204E0"/>
    <w:rsid w:val="002206A4"/>
    <w:rsid w:val="00220744"/>
    <w:rsid w:val="002208ED"/>
    <w:rsid w:val="00221B71"/>
    <w:rsid w:val="00221BAF"/>
    <w:rsid w:val="00222ECE"/>
    <w:rsid w:val="00222F1E"/>
    <w:rsid w:val="00222FBD"/>
    <w:rsid w:val="00222FDB"/>
    <w:rsid w:val="00223177"/>
    <w:rsid w:val="002238C3"/>
    <w:rsid w:val="00223A8E"/>
    <w:rsid w:val="00223F19"/>
    <w:rsid w:val="00224040"/>
    <w:rsid w:val="002240C4"/>
    <w:rsid w:val="00224AB4"/>
    <w:rsid w:val="00224B4E"/>
    <w:rsid w:val="00224F20"/>
    <w:rsid w:val="0022596C"/>
    <w:rsid w:val="00225D03"/>
    <w:rsid w:val="00225D99"/>
    <w:rsid w:val="00225F38"/>
    <w:rsid w:val="002260CB"/>
    <w:rsid w:val="002262D5"/>
    <w:rsid w:val="00226642"/>
    <w:rsid w:val="00226D39"/>
    <w:rsid w:val="002272DD"/>
    <w:rsid w:val="002279B4"/>
    <w:rsid w:val="00227E14"/>
    <w:rsid w:val="00227FDD"/>
    <w:rsid w:val="00230241"/>
    <w:rsid w:val="002302C0"/>
    <w:rsid w:val="002308BA"/>
    <w:rsid w:val="00230904"/>
    <w:rsid w:val="00230952"/>
    <w:rsid w:val="00231980"/>
    <w:rsid w:val="00231B86"/>
    <w:rsid w:val="00231FFF"/>
    <w:rsid w:val="002320F1"/>
    <w:rsid w:val="00232277"/>
    <w:rsid w:val="002322FB"/>
    <w:rsid w:val="00233198"/>
    <w:rsid w:val="00233569"/>
    <w:rsid w:val="00233D7E"/>
    <w:rsid w:val="002343BC"/>
    <w:rsid w:val="002344F4"/>
    <w:rsid w:val="00234C39"/>
    <w:rsid w:val="0023553B"/>
    <w:rsid w:val="002356FD"/>
    <w:rsid w:val="00235981"/>
    <w:rsid w:val="00235DB1"/>
    <w:rsid w:val="002362FE"/>
    <w:rsid w:val="00236E06"/>
    <w:rsid w:val="00237E0B"/>
    <w:rsid w:val="00240366"/>
    <w:rsid w:val="00240D03"/>
    <w:rsid w:val="00240DD3"/>
    <w:rsid w:val="00240E28"/>
    <w:rsid w:val="0024121C"/>
    <w:rsid w:val="0024160C"/>
    <w:rsid w:val="002419A6"/>
    <w:rsid w:val="00241B59"/>
    <w:rsid w:val="0024204A"/>
    <w:rsid w:val="00242649"/>
    <w:rsid w:val="0024318A"/>
    <w:rsid w:val="0024343A"/>
    <w:rsid w:val="0024377A"/>
    <w:rsid w:val="00244343"/>
    <w:rsid w:val="00244EEF"/>
    <w:rsid w:val="00245230"/>
    <w:rsid w:val="002460C1"/>
    <w:rsid w:val="00246A93"/>
    <w:rsid w:val="00247351"/>
    <w:rsid w:val="00247447"/>
    <w:rsid w:val="002476C8"/>
    <w:rsid w:val="002479F6"/>
    <w:rsid w:val="00247CA9"/>
    <w:rsid w:val="00247FE0"/>
    <w:rsid w:val="00250823"/>
    <w:rsid w:val="00250A26"/>
    <w:rsid w:val="00250EAC"/>
    <w:rsid w:val="002511CF"/>
    <w:rsid w:val="00251394"/>
    <w:rsid w:val="00251BA0"/>
    <w:rsid w:val="0025276A"/>
    <w:rsid w:val="00252A52"/>
    <w:rsid w:val="002531ED"/>
    <w:rsid w:val="00253F06"/>
    <w:rsid w:val="002546F1"/>
    <w:rsid w:val="00254789"/>
    <w:rsid w:val="0025488C"/>
    <w:rsid w:val="00254B4D"/>
    <w:rsid w:val="00254E2A"/>
    <w:rsid w:val="00255020"/>
    <w:rsid w:val="002552D2"/>
    <w:rsid w:val="0025570A"/>
    <w:rsid w:val="00255AAF"/>
    <w:rsid w:val="00256577"/>
    <w:rsid w:val="00256C94"/>
    <w:rsid w:val="002572BE"/>
    <w:rsid w:val="00257779"/>
    <w:rsid w:val="002577A3"/>
    <w:rsid w:val="00260687"/>
    <w:rsid w:val="00260A21"/>
    <w:rsid w:val="00260ADA"/>
    <w:rsid w:val="002612FA"/>
    <w:rsid w:val="00261300"/>
    <w:rsid w:val="00261377"/>
    <w:rsid w:val="0026183D"/>
    <w:rsid w:val="0026197A"/>
    <w:rsid w:val="00261A5E"/>
    <w:rsid w:val="00262E6A"/>
    <w:rsid w:val="00262ED1"/>
    <w:rsid w:val="002638B4"/>
    <w:rsid w:val="00263B32"/>
    <w:rsid w:val="00263F55"/>
    <w:rsid w:val="0026427D"/>
    <w:rsid w:val="00264D02"/>
    <w:rsid w:val="00265282"/>
    <w:rsid w:val="00265454"/>
    <w:rsid w:val="00265B9C"/>
    <w:rsid w:val="00266213"/>
    <w:rsid w:val="0026637A"/>
    <w:rsid w:val="002664E6"/>
    <w:rsid w:val="00266B10"/>
    <w:rsid w:val="00266B1A"/>
    <w:rsid w:val="002676FD"/>
    <w:rsid w:val="0027075D"/>
    <w:rsid w:val="00270D03"/>
    <w:rsid w:val="00270F30"/>
    <w:rsid w:val="00271824"/>
    <w:rsid w:val="0027191F"/>
    <w:rsid w:val="00271988"/>
    <w:rsid w:val="00271D13"/>
    <w:rsid w:val="002720FA"/>
    <w:rsid w:val="00272498"/>
    <w:rsid w:val="00272684"/>
    <w:rsid w:val="00272850"/>
    <w:rsid w:val="00272928"/>
    <w:rsid w:val="00272BB6"/>
    <w:rsid w:val="00272CE0"/>
    <w:rsid w:val="00272EA7"/>
    <w:rsid w:val="00272F79"/>
    <w:rsid w:val="00273034"/>
    <w:rsid w:val="0027436A"/>
    <w:rsid w:val="0027458C"/>
    <w:rsid w:val="00274A2A"/>
    <w:rsid w:val="00274EBE"/>
    <w:rsid w:val="00275223"/>
    <w:rsid w:val="0027547F"/>
    <w:rsid w:val="00276206"/>
    <w:rsid w:val="00276AF1"/>
    <w:rsid w:val="0027784E"/>
    <w:rsid w:val="00277C39"/>
    <w:rsid w:val="00277E23"/>
    <w:rsid w:val="00280149"/>
    <w:rsid w:val="00282134"/>
    <w:rsid w:val="00282425"/>
    <w:rsid w:val="00282B64"/>
    <w:rsid w:val="00282DF2"/>
    <w:rsid w:val="00283336"/>
    <w:rsid w:val="00283393"/>
    <w:rsid w:val="002836F4"/>
    <w:rsid w:val="00283713"/>
    <w:rsid w:val="00283968"/>
    <w:rsid w:val="00283A0B"/>
    <w:rsid w:val="002842FE"/>
    <w:rsid w:val="00284BFA"/>
    <w:rsid w:val="00285060"/>
    <w:rsid w:val="002853CA"/>
    <w:rsid w:val="00285731"/>
    <w:rsid w:val="00285AC0"/>
    <w:rsid w:val="00285C27"/>
    <w:rsid w:val="002860DA"/>
    <w:rsid w:val="002860FF"/>
    <w:rsid w:val="00286124"/>
    <w:rsid w:val="002862A4"/>
    <w:rsid w:val="00286BB7"/>
    <w:rsid w:val="00286BED"/>
    <w:rsid w:val="00287994"/>
    <w:rsid w:val="00287B06"/>
    <w:rsid w:val="00287B2A"/>
    <w:rsid w:val="00287ECC"/>
    <w:rsid w:val="0029034B"/>
    <w:rsid w:val="0029057C"/>
    <w:rsid w:val="002909D6"/>
    <w:rsid w:val="00290D64"/>
    <w:rsid w:val="002913F9"/>
    <w:rsid w:val="00291574"/>
    <w:rsid w:val="00291C72"/>
    <w:rsid w:val="00291D4A"/>
    <w:rsid w:val="00292309"/>
    <w:rsid w:val="00292573"/>
    <w:rsid w:val="00292AEC"/>
    <w:rsid w:val="00292D1D"/>
    <w:rsid w:val="002931CB"/>
    <w:rsid w:val="002940CF"/>
    <w:rsid w:val="0029442E"/>
    <w:rsid w:val="002949F9"/>
    <w:rsid w:val="00294A2C"/>
    <w:rsid w:val="00294B74"/>
    <w:rsid w:val="00294C03"/>
    <w:rsid w:val="0029512E"/>
    <w:rsid w:val="0029523B"/>
    <w:rsid w:val="00295935"/>
    <w:rsid w:val="0029596C"/>
    <w:rsid w:val="00296EFA"/>
    <w:rsid w:val="002971CE"/>
    <w:rsid w:val="0029720F"/>
    <w:rsid w:val="00297ACA"/>
    <w:rsid w:val="002A0290"/>
    <w:rsid w:val="002A05A5"/>
    <w:rsid w:val="002A1351"/>
    <w:rsid w:val="002A172E"/>
    <w:rsid w:val="002A182E"/>
    <w:rsid w:val="002A183D"/>
    <w:rsid w:val="002A2923"/>
    <w:rsid w:val="002A2DE3"/>
    <w:rsid w:val="002A3277"/>
    <w:rsid w:val="002A3B3E"/>
    <w:rsid w:val="002A3F92"/>
    <w:rsid w:val="002A4609"/>
    <w:rsid w:val="002A4D63"/>
    <w:rsid w:val="002A52AA"/>
    <w:rsid w:val="002A55C5"/>
    <w:rsid w:val="002A6EAA"/>
    <w:rsid w:val="002B0767"/>
    <w:rsid w:val="002B0E68"/>
    <w:rsid w:val="002B1179"/>
    <w:rsid w:val="002B1C54"/>
    <w:rsid w:val="002B1F5A"/>
    <w:rsid w:val="002B30B9"/>
    <w:rsid w:val="002B4236"/>
    <w:rsid w:val="002B44FE"/>
    <w:rsid w:val="002B469D"/>
    <w:rsid w:val="002B47CC"/>
    <w:rsid w:val="002B4AA1"/>
    <w:rsid w:val="002B50DF"/>
    <w:rsid w:val="002B51F2"/>
    <w:rsid w:val="002B524A"/>
    <w:rsid w:val="002B5995"/>
    <w:rsid w:val="002B60C1"/>
    <w:rsid w:val="002B6498"/>
    <w:rsid w:val="002B666C"/>
    <w:rsid w:val="002B6970"/>
    <w:rsid w:val="002B76FF"/>
    <w:rsid w:val="002B7915"/>
    <w:rsid w:val="002C05CA"/>
    <w:rsid w:val="002C0BEC"/>
    <w:rsid w:val="002C0F9D"/>
    <w:rsid w:val="002C1335"/>
    <w:rsid w:val="002C138F"/>
    <w:rsid w:val="002C1483"/>
    <w:rsid w:val="002C18BB"/>
    <w:rsid w:val="002C2426"/>
    <w:rsid w:val="002C2AD1"/>
    <w:rsid w:val="002C2EEF"/>
    <w:rsid w:val="002C30E2"/>
    <w:rsid w:val="002C3F78"/>
    <w:rsid w:val="002C44A3"/>
    <w:rsid w:val="002C4654"/>
    <w:rsid w:val="002C4F87"/>
    <w:rsid w:val="002C5978"/>
    <w:rsid w:val="002C59BD"/>
    <w:rsid w:val="002C5F33"/>
    <w:rsid w:val="002C65DB"/>
    <w:rsid w:val="002C6DC8"/>
    <w:rsid w:val="002C7262"/>
    <w:rsid w:val="002C7BB6"/>
    <w:rsid w:val="002D0CE8"/>
    <w:rsid w:val="002D0D51"/>
    <w:rsid w:val="002D0F04"/>
    <w:rsid w:val="002D1A1A"/>
    <w:rsid w:val="002D1D4D"/>
    <w:rsid w:val="002D2B1C"/>
    <w:rsid w:val="002D3093"/>
    <w:rsid w:val="002D33E0"/>
    <w:rsid w:val="002D35A7"/>
    <w:rsid w:val="002D35BE"/>
    <w:rsid w:val="002D3930"/>
    <w:rsid w:val="002D3C9E"/>
    <w:rsid w:val="002D3EA4"/>
    <w:rsid w:val="002D49D7"/>
    <w:rsid w:val="002D4DE5"/>
    <w:rsid w:val="002D4E16"/>
    <w:rsid w:val="002D573A"/>
    <w:rsid w:val="002D6055"/>
    <w:rsid w:val="002D6216"/>
    <w:rsid w:val="002D67C4"/>
    <w:rsid w:val="002D6931"/>
    <w:rsid w:val="002D6AF2"/>
    <w:rsid w:val="002D6C73"/>
    <w:rsid w:val="002D78F5"/>
    <w:rsid w:val="002D79C3"/>
    <w:rsid w:val="002E01B5"/>
    <w:rsid w:val="002E0208"/>
    <w:rsid w:val="002E04CC"/>
    <w:rsid w:val="002E0CFC"/>
    <w:rsid w:val="002E114D"/>
    <w:rsid w:val="002E179D"/>
    <w:rsid w:val="002E1932"/>
    <w:rsid w:val="002E1DA0"/>
    <w:rsid w:val="002E247D"/>
    <w:rsid w:val="002E2E24"/>
    <w:rsid w:val="002E31A5"/>
    <w:rsid w:val="002E3C7A"/>
    <w:rsid w:val="002E3CC1"/>
    <w:rsid w:val="002E4104"/>
    <w:rsid w:val="002E5196"/>
    <w:rsid w:val="002E6BF9"/>
    <w:rsid w:val="002E733D"/>
    <w:rsid w:val="002E746E"/>
    <w:rsid w:val="002E748B"/>
    <w:rsid w:val="002E7CFC"/>
    <w:rsid w:val="002F0196"/>
    <w:rsid w:val="002F02FE"/>
    <w:rsid w:val="002F07A0"/>
    <w:rsid w:val="002F0B0F"/>
    <w:rsid w:val="002F0BC4"/>
    <w:rsid w:val="002F0CF4"/>
    <w:rsid w:val="002F15EF"/>
    <w:rsid w:val="002F1915"/>
    <w:rsid w:val="002F26C2"/>
    <w:rsid w:val="002F2903"/>
    <w:rsid w:val="002F3795"/>
    <w:rsid w:val="002F3816"/>
    <w:rsid w:val="002F4A69"/>
    <w:rsid w:val="002F4BBF"/>
    <w:rsid w:val="002F4CAB"/>
    <w:rsid w:val="002F58D6"/>
    <w:rsid w:val="002F5BD0"/>
    <w:rsid w:val="002F625D"/>
    <w:rsid w:val="002F6606"/>
    <w:rsid w:val="002F6C98"/>
    <w:rsid w:val="002F72D7"/>
    <w:rsid w:val="002F76BE"/>
    <w:rsid w:val="002F7C91"/>
    <w:rsid w:val="00301D12"/>
    <w:rsid w:val="00302717"/>
    <w:rsid w:val="00302D0C"/>
    <w:rsid w:val="00302EF5"/>
    <w:rsid w:val="00302F9C"/>
    <w:rsid w:val="003035FA"/>
    <w:rsid w:val="00303923"/>
    <w:rsid w:val="00303B2B"/>
    <w:rsid w:val="00304436"/>
    <w:rsid w:val="00304995"/>
    <w:rsid w:val="00304AF0"/>
    <w:rsid w:val="00304FFD"/>
    <w:rsid w:val="0030515A"/>
    <w:rsid w:val="00305225"/>
    <w:rsid w:val="003055A8"/>
    <w:rsid w:val="00305625"/>
    <w:rsid w:val="00305EFC"/>
    <w:rsid w:val="00305F68"/>
    <w:rsid w:val="00306078"/>
    <w:rsid w:val="003062EF"/>
    <w:rsid w:val="00306D2E"/>
    <w:rsid w:val="00306EB8"/>
    <w:rsid w:val="00310159"/>
    <w:rsid w:val="00310C62"/>
    <w:rsid w:val="0031111B"/>
    <w:rsid w:val="00311715"/>
    <w:rsid w:val="00311734"/>
    <w:rsid w:val="00311F86"/>
    <w:rsid w:val="00312CB3"/>
    <w:rsid w:val="00312E4B"/>
    <w:rsid w:val="003130E6"/>
    <w:rsid w:val="003138AF"/>
    <w:rsid w:val="00313DE6"/>
    <w:rsid w:val="0031408A"/>
    <w:rsid w:val="0031416A"/>
    <w:rsid w:val="00314777"/>
    <w:rsid w:val="00314A87"/>
    <w:rsid w:val="0031530E"/>
    <w:rsid w:val="00315385"/>
    <w:rsid w:val="0031595D"/>
    <w:rsid w:val="00315AD4"/>
    <w:rsid w:val="00316015"/>
    <w:rsid w:val="003163E1"/>
    <w:rsid w:val="003165F2"/>
    <w:rsid w:val="003168D3"/>
    <w:rsid w:val="00316FBC"/>
    <w:rsid w:val="00317035"/>
    <w:rsid w:val="00317302"/>
    <w:rsid w:val="0032005F"/>
    <w:rsid w:val="003202F8"/>
    <w:rsid w:val="00320405"/>
    <w:rsid w:val="00320585"/>
    <w:rsid w:val="00320850"/>
    <w:rsid w:val="00320E50"/>
    <w:rsid w:val="00320F37"/>
    <w:rsid w:val="00321AB1"/>
    <w:rsid w:val="00322F05"/>
    <w:rsid w:val="00322F8E"/>
    <w:rsid w:val="003245BF"/>
    <w:rsid w:val="00324E18"/>
    <w:rsid w:val="0032562E"/>
    <w:rsid w:val="00325869"/>
    <w:rsid w:val="00325A18"/>
    <w:rsid w:val="00325B83"/>
    <w:rsid w:val="00325F21"/>
    <w:rsid w:val="00325FDE"/>
    <w:rsid w:val="00326235"/>
    <w:rsid w:val="00326FB8"/>
    <w:rsid w:val="00327849"/>
    <w:rsid w:val="00327C64"/>
    <w:rsid w:val="003301EA"/>
    <w:rsid w:val="003309FE"/>
    <w:rsid w:val="00330A57"/>
    <w:rsid w:val="00330AD1"/>
    <w:rsid w:val="00330D56"/>
    <w:rsid w:val="0033148C"/>
    <w:rsid w:val="003317E1"/>
    <w:rsid w:val="003317E6"/>
    <w:rsid w:val="003319EC"/>
    <w:rsid w:val="0033306B"/>
    <w:rsid w:val="0033312A"/>
    <w:rsid w:val="003339CB"/>
    <w:rsid w:val="00333E5E"/>
    <w:rsid w:val="00334EA0"/>
    <w:rsid w:val="003352A7"/>
    <w:rsid w:val="00335EC4"/>
    <w:rsid w:val="0033733E"/>
    <w:rsid w:val="0033754B"/>
    <w:rsid w:val="003376AF"/>
    <w:rsid w:val="003378E8"/>
    <w:rsid w:val="003402CA"/>
    <w:rsid w:val="00340413"/>
    <w:rsid w:val="003404A8"/>
    <w:rsid w:val="0034063D"/>
    <w:rsid w:val="0034086A"/>
    <w:rsid w:val="0034098B"/>
    <w:rsid w:val="00341196"/>
    <w:rsid w:val="00341503"/>
    <w:rsid w:val="003425F1"/>
    <w:rsid w:val="00343995"/>
    <w:rsid w:val="00343FBC"/>
    <w:rsid w:val="00344286"/>
    <w:rsid w:val="00344937"/>
    <w:rsid w:val="003450AF"/>
    <w:rsid w:val="00346770"/>
    <w:rsid w:val="00346863"/>
    <w:rsid w:val="00347680"/>
    <w:rsid w:val="00347CAB"/>
    <w:rsid w:val="00350193"/>
    <w:rsid w:val="00350473"/>
    <w:rsid w:val="00350989"/>
    <w:rsid w:val="00350D0F"/>
    <w:rsid w:val="00350DE4"/>
    <w:rsid w:val="0035162D"/>
    <w:rsid w:val="0035186B"/>
    <w:rsid w:val="00351E59"/>
    <w:rsid w:val="00351E6C"/>
    <w:rsid w:val="00351EA2"/>
    <w:rsid w:val="00352677"/>
    <w:rsid w:val="00352695"/>
    <w:rsid w:val="00352ADF"/>
    <w:rsid w:val="00352C3D"/>
    <w:rsid w:val="003537A6"/>
    <w:rsid w:val="00353945"/>
    <w:rsid w:val="00353A92"/>
    <w:rsid w:val="00353BAC"/>
    <w:rsid w:val="00353CDD"/>
    <w:rsid w:val="00354109"/>
    <w:rsid w:val="00354280"/>
    <w:rsid w:val="00354AFF"/>
    <w:rsid w:val="003558ED"/>
    <w:rsid w:val="00355FC2"/>
    <w:rsid w:val="00356CB9"/>
    <w:rsid w:val="00356F0A"/>
    <w:rsid w:val="0035796E"/>
    <w:rsid w:val="00357A0E"/>
    <w:rsid w:val="00357C0B"/>
    <w:rsid w:val="00357DC4"/>
    <w:rsid w:val="00357FF4"/>
    <w:rsid w:val="003606C1"/>
    <w:rsid w:val="00360A5A"/>
    <w:rsid w:val="00360ECB"/>
    <w:rsid w:val="00361856"/>
    <w:rsid w:val="00361974"/>
    <w:rsid w:val="00361A63"/>
    <w:rsid w:val="00361BB5"/>
    <w:rsid w:val="00361D14"/>
    <w:rsid w:val="00362DBE"/>
    <w:rsid w:val="003631F3"/>
    <w:rsid w:val="003634DB"/>
    <w:rsid w:val="0036351A"/>
    <w:rsid w:val="00363742"/>
    <w:rsid w:val="00363AFF"/>
    <w:rsid w:val="00364467"/>
    <w:rsid w:val="00364495"/>
    <w:rsid w:val="00364A42"/>
    <w:rsid w:val="00364C4A"/>
    <w:rsid w:val="00364FB9"/>
    <w:rsid w:val="00365FAA"/>
    <w:rsid w:val="0036694C"/>
    <w:rsid w:val="00366A00"/>
    <w:rsid w:val="00366CD9"/>
    <w:rsid w:val="00366DE6"/>
    <w:rsid w:val="00367756"/>
    <w:rsid w:val="00370242"/>
    <w:rsid w:val="00371123"/>
    <w:rsid w:val="0037239A"/>
    <w:rsid w:val="00373055"/>
    <w:rsid w:val="003730FA"/>
    <w:rsid w:val="00373AEA"/>
    <w:rsid w:val="0037430E"/>
    <w:rsid w:val="003744CB"/>
    <w:rsid w:val="00374FA9"/>
    <w:rsid w:val="003750C7"/>
    <w:rsid w:val="00375AE8"/>
    <w:rsid w:val="00375CEB"/>
    <w:rsid w:val="0037626B"/>
    <w:rsid w:val="00377079"/>
    <w:rsid w:val="003776D3"/>
    <w:rsid w:val="00377988"/>
    <w:rsid w:val="00377D62"/>
    <w:rsid w:val="00377F2D"/>
    <w:rsid w:val="003802E6"/>
    <w:rsid w:val="00380DD9"/>
    <w:rsid w:val="003810B3"/>
    <w:rsid w:val="00381C8F"/>
    <w:rsid w:val="0038324A"/>
    <w:rsid w:val="00383A29"/>
    <w:rsid w:val="00384165"/>
    <w:rsid w:val="003842CB"/>
    <w:rsid w:val="00384B8C"/>
    <w:rsid w:val="00384E78"/>
    <w:rsid w:val="003850A5"/>
    <w:rsid w:val="00386259"/>
    <w:rsid w:val="003871E4"/>
    <w:rsid w:val="003874F6"/>
    <w:rsid w:val="0038794D"/>
    <w:rsid w:val="003879A3"/>
    <w:rsid w:val="00387F2A"/>
    <w:rsid w:val="00390681"/>
    <w:rsid w:val="0039077F"/>
    <w:rsid w:val="0039101B"/>
    <w:rsid w:val="0039171C"/>
    <w:rsid w:val="00392327"/>
    <w:rsid w:val="0039249C"/>
    <w:rsid w:val="00392B48"/>
    <w:rsid w:val="00392D32"/>
    <w:rsid w:val="00392D3F"/>
    <w:rsid w:val="0039367E"/>
    <w:rsid w:val="00393D5E"/>
    <w:rsid w:val="00393FC3"/>
    <w:rsid w:val="003943F8"/>
    <w:rsid w:val="00394CF7"/>
    <w:rsid w:val="0039543E"/>
    <w:rsid w:val="003959D6"/>
    <w:rsid w:val="00395F8C"/>
    <w:rsid w:val="003961EB"/>
    <w:rsid w:val="00396D88"/>
    <w:rsid w:val="00397108"/>
    <w:rsid w:val="00397856"/>
    <w:rsid w:val="003978B0"/>
    <w:rsid w:val="003978F2"/>
    <w:rsid w:val="00397AC2"/>
    <w:rsid w:val="00397AF3"/>
    <w:rsid w:val="00397F11"/>
    <w:rsid w:val="003A06DE"/>
    <w:rsid w:val="003A0CCD"/>
    <w:rsid w:val="003A10D6"/>
    <w:rsid w:val="003A120E"/>
    <w:rsid w:val="003A1294"/>
    <w:rsid w:val="003A16CE"/>
    <w:rsid w:val="003A1901"/>
    <w:rsid w:val="003A197D"/>
    <w:rsid w:val="003A1DEE"/>
    <w:rsid w:val="003A2E3B"/>
    <w:rsid w:val="003A320B"/>
    <w:rsid w:val="003A33E6"/>
    <w:rsid w:val="003A4DA9"/>
    <w:rsid w:val="003A4ED0"/>
    <w:rsid w:val="003A5A51"/>
    <w:rsid w:val="003A5B4C"/>
    <w:rsid w:val="003A5D4E"/>
    <w:rsid w:val="003A6031"/>
    <w:rsid w:val="003A6306"/>
    <w:rsid w:val="003A654F"/>
    <w:rsid w:val="003A6680"/>
    <w:rsid w:val="003A6EA0"/>
    <w:rsid w:val="003A7E90"/>
    <w:rsid w:val="003B0402"/>
    <w:rsid w:val="003B1518"/>
    <w:rsid w:val="003B1834"/>
    <w:rsid w:val="003B19D2"/>
    <w:rsid w:val="003B24A8"/>
    <w:rsid w:val="003B2CA7"/>
    <w:rsid w:val="003B2FAD"/>
    <w:rsid w:val="003B363C"/>
    <w:rsid w:val="003B41D5"/>
    <w:rsid w:val="003B4D1A"/>
    <w:rsid w:val="003B4DDA"/>
    <w:rsid w:val="003B55E9"/>
    <w:rsid w:val="003B5622"/>
    <w:rsid w:val="003B580C"/>
    <w:rsid w:val="003B5DFF"/>
    <w:rsid w:val="003B5E6C"/>
    <w:rsid w:val="003B6157"/>
    <w:rsid w:val="003B625D"/>
    <w:rsid w:val="003B6D32"/>
    <w:rsid w:val="003B7047"/>
    <w:rsid w:val="003B7997"/>
    <w:rsid w:val="003B7CDA"/>
    <w:rsid w:val="003C011A"/>
    <w:rsid w:val="003C030E"/>
    <w:rsid w:val="003C10BC"/>
    <w:rsid w:val="003C1289"/>
    <w:rsid w:val="003C1360"/>
    <w:rsid w:val="003C265C"/>
    <w:rsid w:val="003C2687"/>
    <w:rsid w:val="003C26CA"/>
    <w:rsid w:val="003C2BF2"/>
    <w:rsid w:val="003C2D50"/>
    <w:rsid w:val="003C2F14"/>
    <w:rsid w:val="003C397F"/>
    <w:rsid w:val="003C4D6C"/>
    <w:rsid w:val="003C5060"/>
    <w:rsid w:val="003C531B"/>
    <w:rsid w:val="003C6BD0"/>
    <w:rsid w:val="003C7552"/>
    <w:rsid w:val="003C7904"/>
    <w:rsid w:val="003D0066"/>
    <w:rsid w:val="003D0CC3"/>
    <w:rsid w:val="003D14A1"/>
    <w:rsid w:val="003D1E6D"/>
    <w:rsid w:val="003D219E"/>
    <w:rsid w:val="003D259E"/>
    <w:rsid w:val="003D26A8"/>
    <w:rsid w:val="003D29D5"/>
    <w:rsid w:val="003D2E00"/>
    <w:rsid w:val="003D3067"/>
    <w:rsid w:val="003D352D"/>
    <w:rsid w:val="003D35DA"/>
    <w:rsid w:val="003D3B6F"/>
    <w:rsid w:val="003D4764"/>
    <w:rsid w:val="003D4956"/>
    <w:rsid w:val="003D4963"/>
    <w:rsid w:val="003D507D"/>
    <w:rsid w:val="003D52FC"/>
    <w:rsid w:val="003D5BB1"/>
    <w:rsid w:val="003D60CE"/>
    <w:rsid w:val="003D6585"/>
    <w:rsid w:val="003D66CC"/>
    <w:rsid w:val="003D6BE4"/>
    <w:rsid w:val="003D6E07"/>
    <w:rsid w:val="003D757C"/>
    <w:rsid w:val="003D7DDA"/>
    <w:rsid w:val="003E00D0"/>
    <w:rsid w:val="003E04E0"/>
    <w:rsid w:val="003E11B2"/>
    <w:rsid w:val="003E1762"/>
    <w:rsid w:val="003E190A"/>
    <w:rsid w:val="003E217B"/>
    <w:rsid w:val="003E2A25"/>
    <w:rsid w:val="003E3446"/>
    <w:rsid w:val="003E4C08"/>
    <w:rsid w:val="003E4CE3"/>
    <w:rsid w:val="003E5654"/>
    <w:rsid w:val="003E57D4"/>
    <w:rsid w:val="003E5B22"/>
    <w:rsid w:val="003E5BDC"/>
    <w:rsid w:val="003E6017"/>
    <w:rsid w:val="003E749A"/>
    <w:rsid w:val="003E7BE7"/>
    <w:rsid w:val="003E7C5A"/>
    <w:rsid w:val="003E7D88"/>
    <w:rsid w:val="003F08E6"/>
    <w:rsid w:val="003F08EA"/>
    <w:rsid w:val="003F0904"/>
    <w:rsid w:val="003F0ADD"/>
    <w:rsid w:val="003F0B09"/>
    <w:rsid w:val="003F0BDC"/>
    <w:rsid w:val="003F1494"/>
    <w:rsid w:val="003F1894"/>
    <w:rsid w:val="003F1952"/>
    <w:rsid w:val="003F1D2E"/>
    <w:rsid w:val="003F1D7F"/>
    <w:rsid w:val="003F2362"/>
    <w:rsid w:val="003F2BD2"/>
    <w:rsid w:val="003F2D41"/>
    <w:rsid w:val="003F3CC3"/>
    <w:rsid w:val="003F3E2B"/>
    <w:rsid w:val="003F4206"/>
    <w:rsid w:val="003F4D13"/>
    <w:rsid w:val="003F4D62"/>
    <w:rsid w:val="003F4ECD"/>
    <w:rsid w:val="003F4EF2"/>
    <w:rsid w:val="003F5519"/>
    <w:rsid w:val="003F61C4"/>
    <w:rsid w:val="003F6236"/>
    <w:rsid w:val="003F69AF"/>
    <w:rsid w:val="003F76D5"/>
    <w:rsid w:val="003F770C"/>
    <w:rsid w:val="003F793A"/>
    <w:rsid w:val="003F7D96"/>
    <w:rsid w:val="003F7E5D"/>
    <w:rsid w:val="004002B9"/>
    <w:rsid w:val="004015D7"/>
    <w:rsid w:val="00402934"/>
    <w:rsid w:val="00402BDF"/>
    <w:rsid w:val="00402D69"/>
    <w:rsid w:val="00403928"/>
    <w:rsid w:val="0040417C"/>
    <w:rsid w:val="0040421B"/>
    <w:rsid w:val="00404A6C"/>
    <w:rsid w:val="00404DBD"/>
    <w:rsid w:val="00405605"/>
    <w:rsid w:val="004057EF"/>
    <w:rsid w:val="00405E3B"/>
    <w:rsid w:val="00406A86"/>
    <w:rsid w:val="00406B8E"/>
    <w:rsid w:val="00406BED"/>
    <w:rsid w:val="00407B90"/>
    <w:rsid w:val="00407F0C"/>
    <w:rsid w:val="00410CE9"/>
    <w:rsid w:val="00410D1F"/>
    <w:rsid w:val="00410E9A"/>
    <w:rsid w:val="004111D4"/>
    <w:rsid w:val="004114FC"/>
    <w:rsid w:val="0041152C"/>
    <w:rsid w:val="004119A8"/>
    <w:rsid w:val="00412A1E"/>
    <w:rsid w:val="00412F68"/>
    <w:rsid w:val="0041350B"/>
    <w:rsid w:val="00413B1F"/>
    <w:rsid w:val="00413B27"/>
    <w:rsid w:val="00414A84"/>
    <w:rsid w:val="00414DC2"/>
    <w:rsid w:val="00415047"/>
    <w:rsid w:val="0041545D"/>
    <w:rsid w:val="00415664"/>
    <w:rsid w:val="0041637A"/>
    <w:rsid w:val="00416386"/>
    <w:rsid w:val="00416991"/>
    <w:rsid w:val="00417BFF"/>
    <w:rsid w:val="00417D25"/>
    <w:rsid w:val="0042098B"/>
    <w:rsid w:val="00420A6C"/>
    <w:rsid w:val="00420D7A"/>
    <w:rsid w:val="00420DC4"/>
    <w:rsid w:val="00421180"/>
    <w:rsid w:val="0042192E"/>
    <w:rsid w:val="00421AB0"/>
    <w:rsid w:val="00421E8B"/>
    <w:rsid w:val="00422305"/>
    <w:rsid w:val="00422B8D"/>
    <w:rsid w:val="00422C6A"/>
    <w:rsid w:val="00422DE7"/>
    <w:rsid w:val="00422FE1"/>
    <w:rsid w:val="00423A03"/>
    <w:rsid w:val="00424576"/>
    <w:rsid w:val="004245B5"/>
    <w:rsid w:val="00424E55"/>
    <w:rsid w:val="00425321"/>
    <w:rsid w:val="004257A2"/>
    <w:rsid w:val="004261DE"/>
    <w:rsid w:val="00426806"/>
    <w:rsid w:val="004269BD"/>
    <w:rsid w:val="00426A51"/>
    <w:rsid w:val="00430C29"/>
    <w:rsid w:val="00431BD8"/>
    <w:rsid w:val="00431DDE"/>
    <w:rsid w:val="00432910"/>
    <w:rsid w:val="00432A2F"/>
    <w:rsid w:val="00432E4D"/>
    <w:rsid w:val="00433312"/>
    <w:rsid w:val="004334C0"/>
    <w:rsid w:val="004336CB"/>
    <w:rsid w:val="00433C8C"/>
    <w:rsid w:val="0043442D"/>
    <w:rsid w:val="004345D8"/>
    <w:rsid w:val="00434C0D"/>
    <w:rsid w:val="004359ED"/>
    <w:rsid w:val="004363AE"/>
    <w:rsid w:val="00436922"/>
    <w:rsid w:val="00436E0A"/>
    <w:rsid w:val="00437010"/>
    <w:rsid w:val="00437FC7"/>
    <w:rsid w:val="0044011E"/>
    <w:rsid w:val="004401AA"/>
    <w:rsid w:val="004404D6"/>
    <w:rsid w:val="00440F10"/>
    <w:rsid w:val="00440FE5"/>
    <w:rsid w:val="00441249"/>
    <w:rsid w:val="00441DC1"/>
    <w:rsid w:val="00441EB4"/>
    <w:rsid w:val="00441F44"/>
    <w:rsid w:val="004422DA"/>
    <w:rsid w:val="00442E1F"/>
    <w:rsid w:val="00443B0F"/>
    <w:rsid w:val="00444D75"/>
    <w:rsid w:val="00444D7B"/>
    <w:rsid w:val="004451BE"/>
    <w:rsid w:val="0044605C"/>
    <w:rsid w:val="00446329"/>
    <w:rsid w:val="004463BD"/>
    <w:rsid w:val="00446E42"/>
    <w:rsid w:val="00446E76"/>
    <w:rsid w:val="0044701C"/>
    <w:rsid w:val="00447419"/>
    <w:rsid w:val="00447970"/>
    <w:rsid w:val="00447AF4"/>
    <w:rsid w:val="004503E0"/>
    <w:rsid w:val="0045078E"/>
    <w:rsid w:val="00451071"/>
    <w:rsid w:val="00451B47"/>
    <w:rsid w:val="00452173"/>
    <w:rsid w:val="00452926"/>
    <w:rsid w:val="004534EA"/>
    <w:rsid w:val="0045393B"/>
    <w:rsid w:val="0045416E"/>
    <w:rsid w:val="00454447"/>
    <w:rsid w:val="0045448E"/>
    <w:rsid w:val="0045467C"/>
    <w:rsid w:val="00454731"/>
    <w:rsid w:val="00454D95"/>
    <w:rsid w:val="004558C6"/>
    <w:rsid w:val="00455DCF"/>
    <w:rsid w:val="00456145"/>
    <w:rsid w:val="004564CD"/>
    <w:rsid w:val="00456C49"/>
    <w:rsid w:val="00456D05"/>
    <w:rsid w:val="00456EB9"/>
    <w:rsid w:val="00457303"/>
    <w:rsid w:val="0045736B"/>
    <w:rsid w:val="00460385"/>
    <w:rsid w:val="0046060B"/>
    <w:rsid w:val="004609F1"/>
    <w:rsid w:val="00460A29"/>
    <w:rsid w:val="00460D57"/>
    <w:rsid w:val="00461328"/>
    <w:rsid w:val="004617C7"/>
    <w:rsid w:val="0046195D"/>
    <w:rsid w:val="00461972"/>
    <w:rsid w:val="00461A9D"/>
    <w:rsid w:val="00462BDC"/>
    <w:rsid w:val="004632C9"/>
    <w:rsid w:val="00463A43"/>
    <w:rsid w:val="00463C2D"/>
    <w:rsid w:val="00464690"/>
    <w:rsid w:val="00464BF3"/>
    <w:rsid w:val="00465750"/>
    <w:rsid w:val="00465D5F"/>
    <w:rsid w:val="00465DDC"/>
    <w:rsid w:val="004662EF"/>
    <w:rsid w:val="004673CC"/>
    <w:rsid w:val="0046748F"/>
    <w:rsid w:val="00467650"/>
    <w:rsid w:val="004676DB"/>
    <w:rsid w:val="0046783C"/>
    <w:rsid w:val="00467DA3"/>
    <w:rsid w:val="00467F6B"/>
    <w:rsid w:val="004705B1"/>
    <w:rsid w:val="004705D4"/>
    <w:rsid w:val="00470938"/>
    <w:rsid w:val="004710AE"/>
    <w:rsid w:val="00471377"/>
    <w:rsid w:val="004713A2"/>
    <w:rsid w:val="00471569"/>
    <w:rsid w:val="00471D01"/>
    <w:rsid w:val="00471F35"/>
    <w:rsid w:val="00471FC3"/>
    <w:rsid w:val="00472766"/>
    <w:rsid w:val="00472AEA"/>
    <w:rsid w:val="004730BA"/>
    <w:rsid w:val="00473440"/>
    <w:rsid w:val="0047390F"/>
    <w:rsid w:val="00473989"/>
    <w:rsid w:val="00473B9B"/>
    <w:rsid w:val="00473C04"/>
    <w:rsid w:val="00473C82"/>
    <w:rsid w:val="00474060"/>
    <w:rsid w:val="004746A2"/>
    <w:rsid w:val="00474C3A"/>
    <w:rsid w:val="0047528A"/>
    <w:rsid w:val="004768D4"/>
    <w:rsid w:val="004778AD"/>
    <w:rsid w:val="00477950"/>
    <w:rsid w:val="0047798C"/>
    <w:rsid w:val="00477E92"/>
    <w:rsid w:val="004805D6"/>
    <w:rsid w:val="00480FFD"/>
    <w:rsid w:val="0048189A"/>
    <w:rsid w:val="00481C05"/>
    <w:rsid w:val="00481CC7"/>
    <w:rsid w:val="004825FC"/>
    <w:rsid w:val="00482946"/>
    <w:rsid w:val="004832A1"/>
    <w:rsid w:val="0048476B"/>
    <w:rsid w:val="004849C9"/>
    <w:rsid w:val="00484F3F"/>
    <w:rsid w:val="00485DA5"/>
    <w:rsid w:val="004863C7"/>
    <w:rsid w:val="0048780C"/>
    <w:rsid w:val="00487B7C"/>
    <w:rsid w:val="00490618"/>
    <w:rsid w:val="00490B73"/>
    <w:rsid w:val="00490BB4"/>
    <w:rsid w:val="00491C4E"/>
    <w:rsid w:val="00491C68"/>
    <w:rsid w:val="00492720"/>
    <w:rsid w:val="00493309"/>
    <w:rsid w:val="00493545"/>
    <w:rsid w:val="00493660"/>
    <w:rsid w:val="00493EFF"/>
    <w:rsid w:val="0049475E"/>
    <w:rsid w:val="00494FD1"/>
    <w:rsid w:val="0049529D"/>
    <w:rsid w:val="00495337"/>
    <w:rsid w:val="004957F0"/>
    <w:rsid w:val="00496059"/>
    <w:rsid w:val="00496230"/>
    <w:rsid w:val="0049691A"/>
    <w:rsid w:val="00496CBB"/>
    <w:rsid w:val="00496F99"/>
    <w:rsid w:val="00497648"/>
    <w:rsid w:val="00497DBA"/>
    <w:rsid w:val="004A076A"/>
    <w:rsid w:val="004A0A40"/>
    <w:rsid w:val="004A14E0"/>
    <w:rsid w:val="004A154E"/>
    <w:rsid w:val="004A166E"/>
    <w:rsid w:val="004A19C0"/>
    <w:rsid w:val="004A1F8B"/>
    <w:rsid w:val="004A2DA7"/>
    <w:rsid w:val="004A2FFE"/>
    <w:rsid w:val="004A341E"/>
    <w:rsid w:val="004A350D"/>
    <w:rsid w:val="004A3621"/>
    <w:rsid w:val="004A3B77"/>
    <w:rsid w:val="004A3BB3"/>
    <w:rsid w:val="004A3E48"/>
    <w:rsid w:val="004A3FBD"/>
    <w:rsid w:val="004A42B8"/>
    <w:rsid w:val="004A4A54"/>
    <w:rsid w:val="004A4C45"/>
    <w:rsid w:val="004A4D26"/>
    <w:rsid w:val="004A50E2"/>
    <w:rsid w:val="004A5106"/>
    <w:rsid w:val="004A55CB"/>
    <w:rsid w:val="004A5B2E"/>
    <w:rsid w:val="004A6287"/>
    <w:rsid w:val="004A6C9B"/>
    <w:rsid w:val="004A7336"/>
    <w:rsid w:val="004B11D7"/>
    <w:rsid w:val="004B1666"/>
    <w:rsid w:val="004B1B96"/>
    <w:rsid w:val="004B2E1E"/>
    <w:rsid w:val="004B3092"/>
    <w:rsid w:val="004B3528"/>
    <w:rsid w:val="004B397B"/>
    <w:rsid w:val="004B3CDB"/>
    <w:rsid w:val="004B3F62"/>
    <w:rsid w:val="004B3FC3"/>
    <w:rsid w:val="004B45B6"/>
    <w:rsid w:val="004B4A42"/>
    <w:rsid w:val="004B5EE9"/>
    <w:rsid w:val="004B6332"/>
    <w:rsid w:val="004B6803"/>
    <w:rsid w:val="004B70B8"/>
    <w:rsid w:val="004B7551"/>
    <w:rsid w:val="004B77E5"/>
    <w:rsid w:val="004B7897"/>
    <w:rsid w:val="004B7C0E"/>
    <w:rsid w:val="004C086E"/>
    <w:rsid w:val="004C10B7"/>
    <w:rsid w:val="004C1242"/>
    <w:rsid w:val="004C13AA"/>
    <w:rsid w:val="004C1CA4"/>
    <w:rsid w:val="004C1F63"/>
    <w:rsid w:val="004C20DA"/>
    <w:rsid w:val="004C2126"/>
    <w:rsid w:val="004C2EF0"/>
    <w:rsid w:val="004C33ED"/>
    <w:rsid w:val="004C377F"/>
    <w:rsid w:val="004C3C60"/>
    <w:rsid w:val="004C3CDE"/>
    <w:rsid w:val="004C4564"/>
    <w:rsid w:val="004C46D8"/>
    <w:rsid w:val="004C4800"/>
    <w:rsid w:val="004C4AD0"/>
    <w:rsid w:val="004C4BAB"/>
    <w:rsid w:val="004C5C01"/>
    <w:rsid w:val="004C6127"/>
    <w:rsid w:val="004C6641"/>
    <w:rsid w:val="004C6AC4"/>
    <w:rsid w:val="004C7315"/>
    <w:rsid w:val="004C7346"/>
    <w:rsid w:val="004C7992"/>
    <w:rsid w:val="004C7FAB"/>
    <w:rsid w:val="004D024C"/>
    <w:rsid w:val="004D083A"/>
    <w:rsid w:val="004D0A33"/>
    <w:rsid w:val="004D1411"/>
    <w:rsid w:val="004D2452"/>
    <w:rsid w:val="004D2B7A"/>
    <w:rsid w:val="004D2B85"/>
    <w:rsid w:val="004D2BB1"/>
    <w:rsid w:val="004D2FDF"/>
    <w:rsid w:val="004D311B"/>
    <w:rsid w:val="004D3446"/>
    <w:rsid w:val="004D344F"/>
    <w:rsid w:val="004D3AA4"/>
    <w:rsid w:val="004D3E80"/>
    <w:rsid w:val="004D3FED"/>
    <w:rsid w:val="004D40F5"/>
    <w:rsid w:val="004D4A25"/>
    <w:rsid w:val="004D5AC3"/>
    <w:rsid w:val="004D675E"/>
    <w:rsid w:val="004D6EE2"/>
    <w:rsid w:val="004D7001"/>
    <w:rsid w:val="004D71DC"/>
    <w:rsid w:val="004D7585"/>
    <w:rsid w:val="004D7698"/>
    <w:rsid w:val="004D7816"/>
    <w:rsid w:val="004E01D3"/>
    <w:rsid w:val="004E0203"/>
    <w:rsid w:val="004E032A"/>
    <w:rsid w:val="004E035E"/>
    <w:rsid w:val="004E04EC"/>
    <w:rsid w:val="004E0599"/>
    <w:rsid w:val="004E0D3B"/>
    <w:rsid w:val="004E0D50"/>
    <w:rsid w:val="004E12DE"/>
    <w:rsid w:val="004E154F"/>
    <w:rsid w:val="004E1AAB"/>
    <w:rsid w:val="004E1B4C"/>
    <w:rsid w:val="004E2B85"/>
    <w:rsid w:val="004E2DCC"/>
    <w:rsid w:val="004E2F14"/>
    <w:rsid w:val="004E38D8"/>
    <w:rsid w:val="004E3968"/>
    <w:rsid w:val="004E3ECF"/>
    <w:rsid w:val="004E42A9"/>
    <w:rsid w:val="004E4A57"/>
    <w:rsid w:val="004E4C11"/>
    <w:rsid w:val="004E4D18"/>
    <w:rsid w:val="004E4E14"/>
    <w:rsid w:val="004E554F"/>
    <w:rsid w:val="004E5D20"/>
    <w:rsid w:val="004E629E"/>
    <w:rsid w:val="004E6402"/>
    <w:rsid w:val="004E6A95"/>
    <w:rsid w:val="004E6B75"/>
    <w:rsid w:val="004E727E"/>
    <w:rsid w:val="004E7381"/>
    <w:rsid w:val="004E74A4"/>
    <w:rsid w:val="004F030B"/>
    <w:rsid w:val="004F08F1"/>
    <w:rsid w:val="004F0995"/>
    <w:rsid w:val="004F0BB0"/>
    <w:rsid w:val="004F0F3D"/>
    <w:rsid w:val="004F0F9F"/>
    <w:rsid w:val="004F11BD"/>
    <w:rsid w:val="004F1B8A"/>
    <w:rsid w:val="004F1CEE"/>
    <w:rsid w:val="004F1DB0"/>
    <w:rsid w:val="004F3148"/>
    <w:rsid w:val="004F32E0"/>
    <w:rsid w:val="004F3436"/>
    <w:rsid w:val="004F3AF5"/>
    <w:rsid w:val="004F4139"/>
    <w:rsid w:val="004F4363"/>
    <w:rsid w:val="004F45C2"/>
    <w:rsid w:val="004F62B2"/>
    <w:rsid w:val="004F6D83"/>
    <w:rsid w:val="004F6D92"/>
    <w:rsid w:val="004F7071"/>
    <w:rsid w:val="004F7421"/>
    <w:rsid w:val="004F7946"/>
    <w:rsid w:val="005000FF"/>
    <w:rsid w:val="00501273"/>
    <w:rsid w:val="005012A2"/>
    <w:rsid w:val="005019D6"/>
    <w:rsid w:val="00501EE8"/>
    <w:rsid w:val="005020C6"/>
    <w:rsid w:val="00502413"/>
    <w:rsid w:val="005028BE"/>
    <w:rsid w:val="00502960"/>
    <w:rsid w:val="0050330C"/>
    <w:rsid w:val="00503AA2"/>
    <w:rsid w:val="00503C2C"/>
    <w:rsid w:val="00503D18"/>
    <w:rsid w:val="00504725"/>
    <w:rsid w:val="00504B0C"/>
    <w:rsid w:val="00504D10"/>
    <w:rsid w:val="00504D5A"/>
    <w:rsid w:val="00504D89"/>
    <w:rsid w:val="00504DC6"/>
    <w:rsid w:val="0050537A"/>
    <w:rsid w:val="00505418"/>
    <w:rsid w:val="0050541B"/>
    <w:rsid w:val="00505814"/>
    <w:rsid w:val="00505FF0"/>
    <w:rsid w:val="005061F7"/>
    <w:rsid w:val="00506671"/>
    <w:rsid w:val="00506A16"/>
    <w:rsid w:val="0050730B"/>
    <w:rsid w:val="0050742E"/>
    <w:rsid w:val="005079E7"/>
    <w:rsid w:val="00507F84"/>
    <w:rsid w:val="0051049E"/>
    <w:rsid w:val="00510D1B"/>
    <w:rsid w:val="0051163E"/>
    <w:rsid w:val="005117CE"/>
    <w:rsid w:val="0051184C"/>
    <w:rsid w:val="00511C70"/>
    <w:rsid w:val="00511E70"/>
    <w:rsid w:val="00512578"/>
    <w:rsid w:val="005133A1"/>
    <w:rsid w:val="00514A5C"/>
    <w:rsid w:val="005152B7"/>
    <w:rsid w:val="005161C1"/>
    <w:rsid w:val="00516627"/>
    <w:rsid w:val="00516656"/>
    <w:rsid w:val="00516CEE"/>
    <w:rsid w:val="00516D4F"/>
    <w:rsid w:val="00517176"/>
    <w:rsid w:val="0051722C"/>
    <w:rsid w:val="0051746C"/>
    <w:rsid w:val="0051758F"/>
    <w:rsid w:val="00517DD8"/>
    <w:rsid w:val="005209C1"/>
    <w:rsid w:val="00521523"/>
    <w:rsid w:val="005215DD"/>
    <w:rsid w:val="00521BA2"/>
    <w:rsid w:val="00522D71"/>
    <w:rsid w:val="00522F70"/>
    <w:rsid w:val="00523120"/>
    <w:rsid w:val="005234E0"/>
    <w:rsid w:val="005237F9"/>
    <w:rsid w:val="00523BFA"/>
    <w:rsid w:val="00523C9E"/>
    <w:rsid w:val="00524191"/>
    <w:rsid w:val="0052451C"/>
    <w:rsid w:val="005245F3"/>
    <w:rsid w:val="00524801"/>
    <w:rsid w:val="00524964"/>
    <w:rsid w:val="00524B9F"/>
    <w:rsid w:val="00524C7C"/>
    <w:rsid w:val="00524E58"/>
    <w:rsid w:val="0052516E"/>
    <w:rsid w:val="00525E33"/>
    <w:rsid w:val="00525F62"/>
    <w:rsid w:val="00525FA0"/>
    <w:rsid w:val="0052617A"/>
    <w:rsid w:val="005267B0"/>
    <w:rsid w:val="005268EC"/>
    <w:rsid w:val="00526A8C"/>
    <w:rsid w:val="00526D94"/>
    <w:rsid w:val="00527091"/>
    <w:rsid w:val="0052721D"/>
    <w:rsid w:val="0052775E"/>
    <w:rsid w:val="00527F07"/>
    <w:rsid w:val="0053005A"/>
    <w:rsid w:val="005306A3"/>
    <w:rsid w:val="00530B20"/>
    <w:rsid w:val="00530C2D"/>
    <w:rsid w:val="00530C72"/>
    <w:rsid w:val="00531536"/>
    <w:rsid w:val="005316B9"/>
    <w:rsid w:val="00531950"/>
    <w:rsid w:val="00531B70"/>
    <w:rsid w:val="00531B77"/>
    <w:rsid w:val="0053208F"/>
    <w:rsid w:val="00532319"/>
    <w:rsid w:val="005327EF"/>
    <w:rsid w:val="00532FC1"/>
    <w:rsid w:val="0053308C"/>
    <w:rsid w:val="00533403"/>
    <w:rsid w:val="00533511"/>
    <w:rsid w:val="005335D4"/>
    <w:rsid w:val="005339AC"/>
    <w:rsid w:val="00533A43"/>
    <w:rsid w:val="005342B1"/>
    <w:rsid w:val="005342E4"/>
    <w:rsid w:val="00534337"/>
    <w:rsid w:val="00535118"/>
    <w:rsid w:val="00535483"/>
    <w:rsid w:val="00535768"/>
    <w:rsid w:val="00535770"/>
    <w:rsid w:val="00535C0B"/>
    <w:rsid w:val="00535F29"/>
    <w:rsid w:val="00535FC0"/>
    <w:rsid w:val="00536422"/>
    <w:rsid w:val="00536762"/>
    <w:rsid w:val="00536D58"/>
    <w:rsid w:val="00536F63"/>
    <w:rsid w:val="00536FC2"/>
    <w:rsid w:val="005376AA"/>
    <w:rsid w:val="0053771D"/>
    <w:rsid w:val="0053779D"/>
    <w:rsid w:val="0053794F"/>
    <w:rsid w:val="00540526"/>
    <w:rsid w:val="00540E76"/>
    <w:rsid w:val="005414F8"/>
    <w:rsid w:val="00541C3E"/>
    <w:rsid w:val="00541E76"/>
    <w:rsid w:val="005421BD"/>
    <w:rsid w:val="00543150"/>
    <w:rsid w:val="005431D6"/>
    <w:rsid w:val="005433E2"/>
    <w:rsid w:val="0054373F"/>
    <w:rsid w:val="0054482C"/>
    <w:rsid w:val="00544B06"/>
    <w:rsid w:val="005455D1"/>
    <w:rsid w:val="00546241"/>
    <w:rsid w:val="0054686E"/>
    <w:rsid w:val="00546994"/>
    <w:rsid w:val="00547510"/>
    <w:rsid w:val="00547D8F"/>
    <w:rsid w:val="00550058"/>
    <w:rsid w:val="00550076"/>
    <w:rsid w:val="00550474"/>
    <w:rsid w:val="00550861"/>
    <w:rsid w:val="00550B76"/>
    <w:rsid w:val="00550EBB"/>
    <w:rsid w:val="005518C8"/>
    <w:rsid w:val="00551C45"/>
    <w:rsid w:val="00551C76"/>
    <w:rsid w:val="005523A5"/>
    <w:rsid w:val="005524AA"/>
    <w:rsid w:val="0055261C"/>
    <w:rsid w:val="005527A7"/>
    <w:rsid w:val="00552C21"/>
    <w:rsid w:val="005535A5"/>
    <w:rsid w:val="00553DA1"/>
    <w:rsid w:val="00554071"/>
    <w:rsid w:val="00554200"/>
    <w:rsid w:val="005558F3"/>
    <w:rsid w:val="00555F06"/>
    <w:rsid w:val="0055625B"/>
    <w:rsid w:val="00556488"/>
    <w:rsid w:val="00556535"/>
    <w:rsid w:val="00556572"/>
    <w:rsid w:val="00556A15"/>
    <w:rsid w:val="00556A3F"/>
    <w:rsid w:val="00556BFA"/>
    <w:rsid w:val="0055719F"/>
    <w:rsid w:val="00557AC6"/>
    <w:rsid w:val="00557D0C"/>
    <w:rsid w:val="005602F0"/>
    <w:rsid w:val="00560301"/>
    <w:rsid w:val="00560DB3"/>
    <w:rsid w:val="00560EE8"/>
    <w:rsid w:val="00561C43"/>
    <w:rsid w:val="00561D13"/>
    <w:rsid w:val="00561DEC"/>
    <w:rsid w:val="00562576"/>
    <w:rsid w:val="0056262B"/>
    <w:rsid w:val="00562B36"/>
    <w:rsid w:val="00563298"/>
    <w:rsid w:val="00563304"/>
    <w:rsid w:val="0056379D"/>
    <w:rsid w:val="00563841"/>
    <w:rsid w:val="005638A5"/>
    <w:rsid w:val="00564019"/>
    <w:rsid w:val="00564305"/>
    <w:rsid w:val="00564753"/>
    <w:rsid w:val="0056488E"/>
    <w:rsid w:val="00564B50"/>
    <w:rsid w:val="00564EF4"/>
    <w:rsid w:val="00565762"/>
    <w:rsid w:val="00565B7F"/>
    <w:rsid w:val="00565D46"/>
    <w:rsid w:val="00566643"/>
    <w:rsid w:val="00567397"/>
    <w:rsid w:val="00567692"/>
    <w:rsid w:val="00567A76"/>
    <w:rsid w:val="00567DF5"/>
    <w:rsid w:val="005703BE"/>
    <w:rsid w:val="00570840"/>
    <w:rsid w:val="005710CD"/>
    <w:rsid w:val="00571268"/>
    <w:rsid w:val="005714F7"/>
    <w:rsid w:val="0057152B"/>
    <w:rsid w:val="00571BBA"/>
    <w:rsid w:val="00572237"/>
    <w:rsid w:val="005728C9"/>
    <w:rsid w:val="00572ADF"/>
    <w:rsid w:val="00572E78"/>
    <w:rsid w:val="0057367C"/>
    <w:rsid w:val="005736F9"/>
    <w:rsid w:val="00573928"/>
    <w:rsid w:val="00573D68"/>
    <w:rsid w:val="00574013"/>
    <w:rsid w:val="00574033"/>
    <w:rsid w:val="005746EB"/>
    <w:rsid w:val="0057484E"/>
    <w:rsid w:val="005755D6"/>
    <w:rsid w:val="00575D47"/>
    <w:rsid w:val="00576091"/>
    <w:rsid w:val="005761B5"/>
    <w:rsid w:val="00576AD6"/>
    <w:rsid w:val="00576E36"/>
    <w:rsid w:val="00577023"/>
    <w:rsid w:val="0057750B"/>
    <w:rsid w:val="0057750C"/>
    <w:rsid w:val="005775BF"/>
    <w:rsid w:val="005775CD"/>
    <w:rsid w:val="00577898"/>
    <w:rsid w:val="005778E2"/>
    <w:rsid w:val="00580D29"/>
    <w:rsid w:val="005810B8"/>
    <w:rsid w:val="0058134B"/>
    <w:rsid w:val="00581C8F"/>
    <w:rsid w:val="005828C8"/>
    <w:rsid w:val="00582C6D"/>
    <w:rsid w:val="00582E86"/>
    <w:rsid w:val="005830A7"/>
    <w:rsid w:val="00583E18"/>
    <w:rsid w:val="005845DD"/>
    <w:rsid w:val="0058484C"/>
    <w:rsid w:val="00584A6B"/>
    <w:rsid w:val="00584DBE"/>
    <w:rsid w:val="00584DDE"/>
    <w:rsid w:val="00585608"/>
    <w:rsid w:val="005866F5"/>
    <w:rsid w:val="005873FA"/>
    <w:rsid w:val="00587C37"/>
    <w:rsid w:val="0059024A"/>
    <w:rsid w:val="00590F27"/>
    <w:rsid w:val="00591373"/>
    <w:rsid w:val="00591E7F"/>
    <w:rsid w:val="00592547"/>
    <w:rsid w:val="00592B9C"/>
    <w:rsid w:val="00592BC6"/>
    <w:rsid w:val="00592D15"/>
    <w:rsid w:val="00593A18"/>
    <w:rsid w:val="00593CA4"/>
    <w:rsid w:val="005941A5"/>
    <w:rsid w:val="005941C9"/>
    <w:rsid w:val="00594A62"/>
    <w:rsid w:val="005957A7"/>
    <w:rsid w:val="00595B4E"/>
    <w:rsid w:val="00595E98"/>
    <w:rsid w:val="00595EBC"/>
    <w:rsid w:val="0059639E"/>
    <w:rsid w:val="00596CE0"/>
    <w:rsid w:val="00596E10"/>
    <w:rsid w:val="0059738C"/>
    <w:rsid w:val="00597B0C"/>
    <w:rsid w:val="005A069B"/>
    <w:rsid w:val="005A0871"/>
    <w:rsid w:val="005A1114"/>
    <w:rsid w:val="005A183F"/>
    <w:rsid w:val="005A1A2C"/>
    <w:rsid w:val="005A1A45"/>
    <w:rsid w:val="005A1A8B"/>
    <w:rsid w:val="005A1E6C"/>
    <w:rsid w:val="005A2B46"/>
    <w:rsid w:val="005A3020"/>
    <w:rsid w:val="005A3443"/>
    <w:rsid w:val="005A3A1D"/>
    <w:rsid w:val="005A3BE5"/>
    <w:rsid w:val="005A4C4E"/>
    <w:rsid w:val="005A4F7C"/>
    <w:rsid w:val="005A5C1B"/>
    <w:rsid w:val="005A5D9B"/>
    <w:rsid w:val="005A5E50"/>
    <w:rsid w:val="005A652A"/>
    <w:rsid w:val="005A6762"/>
    <w:rsid w:val="005A6A98"/>
    <w:rsid w:val="005A6CAF"/>
    <w:rsid w:val="005A76EB"/>
    <w:rsid w:val="005A7DB5"/>
    <w:rsid w:val="005B03C2"/>
    <w:rsid w:val="005B0CD3"/>
    <w:rsid w:val="005B0DCB"/>
    <w:rsid w:val="005B16FE"/>
    <w:rsid w:val="005B19B9"/>
    <w:rsid w:val="005B1E61"/>
    <w:rsid w:val="005B2364"/>
    <w:rsid w:val="005B2A74"/>
    <w:rsid w:val="005B2C2D"/>
    <w:rsid w:val="005B2EE7"/>
    <w:rsid w:val="005B32F7"/>
    <w:rsid w:val="005B347F"/>
    <w:rsid w:val="005B3543"/>
    <w:rsid w:val="005B3D24"/>
    <w:rsid w:val="005B3EA1"/>
    <w:rsid w:val="005B4467"/>
    <w:rsid w:val="005B4AB7"/>
    <w:rsid w:val="005B5372"/>
    <w:rsid w:val="005B5888"/>
    <w:rsid w:val="005B5A78"/>
    <w:rsid w:val="005B61CB"/>
    <w:rsid w:val="005B6EA8"/>
    <w:rsid w:val="005B762F"/>
    <w:rsid w:val="005B7854"/>
    <w:rsid w:val="005B79FB"/>
    <w:rsid w:val="005B7C23"/>
    <w:rsid w:val="005B7D8F"/>
    <w:rsid w:val="005C03D3"/>
    <w:rsid w:val="005C0996"/>
    <w:rsid w:val="005C0CD4"/>
    <w:rsid w:val="005C1310"/>
    <w:rsid w:val="005C190A"/>
    <w:rsid w:val="005C1DBA"/>
    <w:rsid w:val="005C1E7F"/>
    <w:rsid w:val="005C1E8B"/>
    <w:rsid w:val="005C24AC"/>
    <w:rsid w:val="005C29FF"/>
    <w:rsid w:val="005C2D21"/>
    <w:rsid w:val="005C348C"/>
    <w:rsid w:val="005C38BC"/>
    <w:rsid w:val="005C3EAA"/>
    <w:rsid w:val="005C3EF1"/>
    <w:rsid w:val="005C40FF"/>
    <w:rsid w:val="005C461A"/>
    <w:rsid w:val="005C472A"/>
    <w:rsid w:val="005C4857"/>
    <w:rsid w:val="005C4C09"/>
    <w:rsid w:val="005C4C0F"/>
    <w:rsid w:val="005C4DC2"/>
    <w:rsid w:val="005C52BE"/>
    <w:rsid w:val="005C5327"/>
    <w:rsid w:val="005C54F8"/>
    <w:rsid w:val="005C5778"/>
    <w:rsid w:val="005C5D41"/>
    <w:rsid w:val="005C5F68"/>
    <w:rsid w:val="005C6022"/>
    <w:rsid w:val="005C6201"/>
    <w:rsid w:val="005C6580"/>
    <w:rsid w:val="005C676F"/>
    <w:rsid w:val="005C677D"/>
    <w:rsid w:val="005C68CC"/>
    <w:rsid w:val="005C69FA"/>
    <w:rsid w:val="005C6F11"/>
    <w:rsid w:val="005C7455"/>
    <w:rsid w:val="005C7879"/>
    <w:rsid w:val="005C79CD"/>
    <w:rsid w:val="005C7C34"/>
    <w:rsid w:val="005D02F2"/>
    <w:rsid w:val="005D050A"/>
    <w:rsid w:val="005D0A89"/>
    <w:rsid w:val="005D0C12"/>
    <w:rsid w:val="005D11B0"/>
    <w:rsid w:val="005D1801"/>
    <w:rsid w:val="005D25BE"/>
    <w:rsid w:val="005D27FC"/>
    <w:rsid w:val="005D2E23"/>
    <w:rsid w:val="005D3294"/>
    <w:rsid w:val="005D3388"/>
    <w:rsid w:val="005D3791"/>
    <w:rsid w:val="005D393C"/>
    <w:rsid w:val="005D4A65"/>
    <w:rsid w:val="005D4B8E"/>
    <w:rsid w:val="005D4D7F"/>
    <w:rsid w:val="005D4DAD"/>
    <w:rsid w:val="005D50B1"/>
    <w:rsid w:val="005D5C47"/>
    <w:rsid w:val="005D5D06"/>
    <w:rsid w:val="005D5F9D"/>
    <w:rsid w:val="005D646D"/>
    <w:rsid w:val="005D65BF"/>
    <w:rsid w:val="005D667A"/>
    <w:rsid w:val="005D678F"/>
    <w:rsid w:val="005D6E13"/>
    <w:rsid w:val="005D7122"/>
    <w:rsid w:val="005D75D1"/>
    <w:rsid w:val="005D7E5C"/>
    <w:rsid w:val="005D7F88"/>
    <w:rsid w:val="005E016C"/>
    <w:rsid w:val="005E063C"/>
    <w:rsid w:val="005E089F"/>
    <w:rsid w:val="005E0E80"/>
    <w:rsid w:val="005E0EDB"/>
    <w:rsid w:val="005E2690"/>
    <w:rsid w:val="005E32D5"/>
    <w:rsid w:val="005E36E4"/>
    <w:rsid w:val="005E3D3E"/>
    <w:rsid w:val="005E3F5E"/>
    <w:rsid w:val="005E4350"/>
    <w:rsid w:val="005E449D"/>
    <w:rsid w:val="005E459C"/>
    <w:rsid w:val="005E4774"/>
    <w:rsid w:val="005E4B79"/>
    <w:rsid w:val="005E4B83"/>
    <w:rsid w:val="005E4BCC"/>
    <w:rsid w:val="005E4D2C"/>
    <w:rsid w:val="005E52B8"/>
    <w:rsid w:val="005E563E"/>
    <w:rsid w:val="005E61ED"/>
    <w:rsid w:val="005E6319"/>
    <w:rsid w:val="005E6340"/>
    <w:rsid w:val="005E668E"/>
    <w:rsid w:val="005E688B"/>
    <w:rsid w:val="005E6DC2"/>
    <w:rsid w:val="005E7007"/>
    <w:rsid w:val="005E7663"/>
    <w:rsid w:val="005E77BB"/>
    <w:rsid w:val="005E7FD0"/>
    <w:rsid w:val="005F070B"/>
    <w:rsid w:val="005F0B84"/>
    <w:rsid w:val="005F0F0E"/>
    <w:rsid w:val="005F0F6A"/>
    <w:rsid w:val="005F129C"/>
    <w:rsid w:val="005F160E"/>
    <w:rsid w:val="005F1DCE"/>
    <w:rsid w:val="005F2947"/>
    <w:rsid w:val="005F2F3D"/>
    <w:rsid w:val="005F309F"/>
    <w:rsid w:val="005F327D"/>
    <w:rsid w:val="005F391C"/>
    <w:rsid w:val="005F3CAA"/>
    <w:rsid w:val="005F4652"/>
    <w:rsid w:val="005F4A51"/>
    <w:rsid w:val="005F4BD7"/>
    <w:rsid w:val="005F59F8"/>
    <w:rsid w:val="005F666C"/>
    <w:rsid w:val="005F6B1D"/>
    <w:rsid w:val="005F6F7B"/>
    <w:rsid w:val="005F7362"/>
    <w:rsid w:val="005F7532"/>
    <w:rsid w:val="005F7856"/>
    <w:rsid w:val="005F78F9"/>
    <w:rsid w:val="006000D7"/>
    <w:rsid w:val="00600207"/>
    <w:rsid w:val="006005ED"/>
    <w:rsid w:val="00600681"/>
    <w:rsid w:val="00600699"/>
    <w:rsid w:val="00600B0A"/>
    <w:rsid w:val="00600F57"/>
    <w:rsid w:val="00601CFE"/>
    <w:rsid w:val="00602354"/>
    <w:rsid w:val="006027A8"/>
    <w:rsid w:val="00602B45"/>
    <w:rsid w:val="00602EBA"/>
    <w:rsid w:val="00603359"/>
    <w:rsid w:val="00603C2F"/>
    <w:rsid w:val="00603E5C"/>
    <w:rsid w:val="006040D7"/>
    <w:rsid w:val="00604351"/>
    <w:rsid w:val="00604386"/>
    <w:rsid w:val="00605714"/>
    <w:rsid w:val="006062C8"/>
    <w:rsid w:val="00606A98"/>
    <w:rsid w:val="00606E6E"/>
    <w:rsid w:val="00606EA5"/>
    <w:rsid w:val="006072E5"/>
    <w:rsid w:val="006077DE"/>
    <w:rsid w:val="0060793B"/>
    <w:rsid w:val="00607CE2"/>
    <w:rsid w:val="00607E6A"/>
    <w:rsid w:val="006100B9"/>
    <w:rsid w:val="00610A74"/>
    <w:rsid w:val="0061147B"/>
    <w:rsid w:val="0061176E"/>
    <w:rsid w:val="0061179F"/>
    <w:rsid w:val="00611A74"/>
    <w:rsid w:val="00611E9D"/>
    <w:rsid w:val="0061223C"/>
    <w:rsid w:val="006126A1"/>
    <w:rsid w:val="00612C67"/>
    <w:rsid w:val="00612C80"/>
    <w:rsid w:val="0061332B"/>
    <w:rsid w:val="00613BB1"/>
    <w:rsid w:val="00613E69"/>
    <w:rsid w:val="00613EDC"/>
    <w:rsid w:val="00613F0B"/>
    <w:rsid w:val="006143C0"/>
    <w:rsid w:val="00614900"/>
    <w:rsid w:val="00614B1C"/>
    <w:rsid w:val="00614D1E"/>
    <w:rsid w:val="00615111"/>
    <w:rsid w:val="00615E79"/>
    <w:rsid w:val="0061685D"/>
    <w:rsid w:val="00616DAD"/>
    <w:rsid w:val="006171A6"/>
    <w:rsid w:val="00617975"/>
    <w:rsid w:val="006201B3"/>
    <w:rsid w:val="00621271"/>
    <w:rsid w:val="00621AA9"/>
    <w:rsid w:val="0062200D"/>
    <w:rsid w:val="006222E9"/>
    <w:rsid w:val="00623082"/>
    <w:rsid w:val="006239D5"/>
    <w:rsid w:val="00623FC3"/>
    <w:rsid w:val="00624375"/>
    <w:rsid w:val="00624573"/>
    <w:rsid w:val="00624C40"/>
    <w:rsid w:val="0062522B"/>
    <w:rsid w:val="00625D12"/>
    <w:rsid w:val="00625ED9"/>
    <w:rsid w:val="006260F0"/>
    <w:rsid w:val="0062627A"/>
    <w:rsid w:val="006262CA"/>
    <w:rsid w:val="00626336"/>
    <w:rsid w:val="006273D0"/>
    <w:rsid w:val="006274D2"/>
    <w:rsid w:val="00627960"/>
    <w:rsid w:val="00627B54"/>
    <w:rsid w:val="00627FE6"/>
    <w:rsid w:val="00630234"/>
    <w:rsid w:val="006303D4"/>
    <w:rsid w:val="0063114D"/>
    <w:rsid w:val="00631949"/>
    <w:rsid w:val="00632395"/>
    <w:rsid w:val="00633C23"/>
    <w:rsid w:val="00634513"/>
    <w:rsid w:val="00634F2D"/>
    <w:rsid w:val="006351E1"/>
    <w:rsid w:val="006353BE"/>
    <w:rsid w:val="006355E1"/>
    <w:rsid w:val="00636012"/>
    <w:rsid w:val="00636023"/>
    <w:rsid w:val="006364B6"/>
    <w:rsid w:val="006364F9"/>
    <w:rsid w:val="00636580"/>
    <w:rsid w:val="0063673B"/>
    <w:rsid w:val="00636CD3"/>
    <w:rsid w:val="00637254"/>
    <w:rsid w:val="00637B14"/>
    <w:rsid w:val="00637D17"/>
    <w:rsid w:val="00637D5D"/>
    <w:rsid w:val="00641072"/>
    <w:rsid w:val="006410B1"/>
    <w:rsid w:val="0064111A"/>
    <w:rsid w:val="006416A8"/>
    <w:rsid w:val="00641CD3"/>
    <w:rsid w:val="00641ED2"/>
    <w:rsid w:val="00642178"/>
    <w:rsid w:val="006433A0"/>
    <w:rsid w:val="0064366B"/>
    <w:rsid w:val="00643F24"/>
    <w:rsid w:val="006446DF"/>
    <w:rsid w:val="00644D14"/>
    <w:rsid w:val="00644F39"/>
    <w:rsid w:val="00645152"/>
    <w:rsid w:val="00645A25"/>
    <w:rsid w:val="00645B91"/>
    <w:rsid w:val="00645C44"/>
    <w:rsid w:val="006474E0"/>
    <w:rsid w:val="0064762E"/>
    <w:rsid w:val="00647AFF"/>
    <w:rsid w:val="00647F21"/>
    <w:rsid w:val="0065065A"/>
    <w:rsid w:val="00650A72"/>
    <w:rsid w:val="00651C6C"/>
    <w:rsid w:val="006529DB"/>
    <w:rsid w:val="00652D3B"/>
    <w:rsid w:val="006537EC"/>
    <w:rsid w:val="00653AAF"/>
    <w:rsid w:val="00653C07"/>
    <w:rsid w:val="00653CC6"/>
    <w:rsid w:val="00653CF9"/>
    <w:rsid w:val="00654298"/>
    <w:rsid w:val="006545C0"/>
    <w:rsid w:val="006547DF"/>
    <w:rsid w:val="00654B28"/>
    <w:rsid w:val="00654C89"/>
    <w:rsid w:val="00654E27"/>
    <w:rsid w:val="0065554B"/>
    <w:rsid w:val="00655BD9"/>
    <w:rsid w:val="00655D9A"/>
    <w:rsid w:val="00656059"/>
    <w:rsid w:val="00656DC4"/>
    <w:rsid w:val="006572BC"/>
    <w:rsid w:val="00657403"/>
    <w:rsid w:val="00657A26"/>
    <w:rsid w:val="00657F93"/>
    <w:rsid w:val="006601E3"/>
    <w:rsid w:val="006610FB"/>
    <w:rsid w:val="0066118C"/>
    <w:rsid w:val="0066129F"/>
    <w:rsid w:val="0066136E"/>
    <w:rsid w:val="0066200A"/>
    <w:rsid w:val="006628B1"/>
    <w:rsid w:val="00663688"/>
    <w:rsid w:val="006638CF"/>
    <w:rsid w:val="00663D5D"/>
    <w:rsid w:val="006640AE"/>
    <w:rsid w:val="006641F8"/>
    <w:rsid w:val="006644F4"/>
    <w:rsid w:val="0066470B"/>
    <w:rsid w:val="006647F3"/>
    <w:rsid w:val="00664DFF"/>
    <w:rsid w:val="00664EC4"/>
    <w:rsid w:val="0066629D"/>
    <w:rsid w:val="0066678E"/>
    <w:rsid w:val="00666A9B"/>
    <w:rsid w:val="00666C5C"/>
    <w:rsid w:val="00667E0D"/>
    <w:rsid w:val="00667EA0"/>
    <w:rsid w:val="006704AD"/>
    <w:rsid w:val="0067078F"/>
    <w:rsid w:val="00670ADA"/>
    <w:rsid w:val="00670C2A"/>
    <w:rsid w:val="0067155C"/>
    <w:rsid w:val="00671C50"/>
    <w:rsid w:val="00671D46"/>
    <w:rsid w:val="00672022"/>
    <w:rsid w:val="0067244B"/>
    <w:rsid w:val="00672539"/>
    <w:rsid w:val="00672638"/>
    <w:rsid w:val="00672B3A"/>
    <w:rsid w:val="006730D9"/>
    <w:rsid w:val="00673522"/>
    <w:rsid w:val="00673D4D"/>
    <w:rsid w:val="00673D56"/>
    <w:rsid w:val="00673D5A"/>
    <w:rsid w:val="00674804"/>
    <w:rsid w:val="00675367"/>
    <w:rsid w:val="0067556E"/>
    <w:rsid w:val="00675859"/>
    <w:rsid w:val="00675953"/>
    <w:rsid w:val="0067624F"/>
    <w:rsid w:val="00676583"/>
    <w:rsid w:val="00676FDF"/>
    <w:rsid w:val="006773D8"/>
    <w:rsid w:val="00677843"/>
    <w:rsid w:val="0068025C"/>
    <w:rsid w:val="006808E5"/>
    <w:rsid w:val="00680C7B"/>
    <w:rsid w:val="00681315"/>
    <w:rsid w:val="00681376"/>
    <w:rsid w:val="00681378"/>
    <w:rsid w:val="00681659"/>
    <w:rsid w:val="006816FB"/>
    <w:rsid w:val="006819FB"/>
    <w:rsid w:val="00682545"/>
    <w:rsid w:val="00682930"/>
    <w:rsid w:val="00682B76"/>
    <w:rsid w:val="00682DA9"/>
    <w:rsid w:val="00683157"/>
    <w:rsid w:val="006840DD"/>
    <w:rsid w:val="006841AD"/>
    <w:rsid w:val="0068439C"/>
    <w:rsid w:val="0068449C"/>
    <w:rsid w:val="00685700"/>
    <w:rsid w:val="00685CA4"/>
    <w:rsid w:val="00685F54"/>
    <w:rsid w:val="00685F89"/>
    <w:rsid w:val="0068606A"/>
    <w:rsid w:val="00686BFE"/>
    <w:rsid w:val="00686DC2"/>
    <w:rsid w:val="006878C5"/>
    <w:rsid w:val="006879B2"/>
    <w:rsid w:val="00687B54"/>
    <w:rsid w:val="00687FEF"/>
    <w:rsid w:val="00690BB5"/>
    <w:rsid w:val="00690E66"/>
    <w:rsid w:val="00691040"/>
    <w:rsid w:val="00691102"/>
    <w:rsid w:val="0069110F"/>
    <w:rsid w:val="006912D0"/>
    <w:rsid w:val="00692330"/>
    <w:rsid w:val="00693151"/>
    <w:rsid w:val="006932E8"/>
    <w:rsid w:val="0069344A"/>
    <w:rsid w:val="006934A8"/>
    <w:rsid w:val="00693783"/>
    <w:rsid w:val="00693E91"/>
    <w:rsid w:val="006940A8"/>
    <w:rsid w:val="0069432C"/>
    <w:rsid w:val="006946A0"/>
    <w:rsid w:val="006947D2"/>
    <w:rsid w:val="00694D25"/>
    <w:rsid w:val="00694F56"/>
    <w:rsid w:val="006950DE"/>
    <w:rsid w:val="00695539"/>
    <w:rsid w:val="00695F3A"/>
    <w:rsid w:val="00696255"/>
    <w:rsid w:val="006962EA"/>
    <w:rsid w:val="0069639A"/>
    <w:rsid w:val="00696485"/>
    <w:rsid w:val="00696A30"/>
    <w:rsid w:val="00696B84"/>
    <w:rsid w:val="00696D8E"/>
    <w:rsid w:val="006970AC"/>
    <w:rsid w:val="006A1131"/>
    <w:rsid w:val="006A1630"/>
    <w:rsid w:val="006A1A86"/>
    <w:rsid w:val="006A1E0E"/>
    <w:rsid w:val="006A22B3"/>
    <w:rsid w:val="006A2425"/>
    <w:rsid w:val="006A3315"/>
    <w:rsid w:val="006A3695"/>
    <w:rsid w:val="006A3E75"/>
    <w:rsid w:val="006A402A"/>
    <w:rsid w:val="006A48F8"/>
    <w:rsid w:val="006A49CF"/>
    <w:rsid w:val="006A4A32"/>
    <w:rsid w:val="006A4DC7"/>
    <w:rsid w:val="006A4EE5"/>
    <w:rsid w:val="006A5338"/>
    <w:rsid w:val="006A5921"/>
    <w:rsid w:val="006A5A7A"/>
    <w:rsid w:val="006A610F"/>
    <w:rsid w:val="006A623A"/>
    <w:rsid w:val="006A6B33"/>
    <w:rsid w:val="006A73FC"/>
    <w:rsid w:val="006A75B8"/>
    <w:rsid w:val="006A78B2"/>
    <w:rsid w:val="006A79B0"/>
    <w:rsid w:val="006B030B"/>
    <w:rsid w:val="006B0C62"/>
    <w:rsid w:val="006B0D53"/>
    <w:rsid w:val="006B1C4A"/>
    <w:rsid w:val="006B1F18"/>
    <w:rsid w:val="006B226F"/>
    <w:rsid w:val="006B29E4"/>
    <w:rsid w:val="006B2A1C"/>
    <w:rsid w:val="006B2AC9"/>
    <w:rsid w:val="006B2B6E"/>
    <w:rsid w:val="006B332B"/>
    <w:rsid w:val="006B3FC6"/>
    <w:rsid w:val="006B43DB"/>
    <w:rsid w:val="006B44CB"/>
    <w:rsid w:val="006B52B9"/>
    <w:rsid w:val="006B5739"/>
    <w:rsid w:val="006B59B6"/>
    <w:rsid w:val="006B5C80"/>
    <w:rsid w:val="006B61EA"/>
    <w:rsid w:val="006B63B4"/>
    <w:rsid w:val="006B6574"/>
    <w:rsid w:val="006B67C7"/>
    <w:rsid w:val="006B7078"/>
    <w:rsid w:val="006B7659"/>
    <w:rsid w:val="006B7C7A"/>
    <w:rsid w:val="006B7DAD"/>
    <w:rsid w:val="006C1A1E"/>
    <w:rsid w:val="006C1DBE"/>
    <w:rsid w:val="006C225E"/>
    <w:rsid w:val="006C23F5"/>
    <w:rsid w:val="006C291C"/>
    <w:rsid w:val="006C364D"/>
    <w:rsid w:val="006C39A9"/>
    <w:rsid w:val="006C3D42"/>
    <w:rsid w:val="006C3DD4"/>
    <w:rsid w:val="006C42C5"/>
    <w:rsid w:val="006C4C33"/>
    <w:rsid w:val="006C4EC5"/>
    <w:rsid w:val="006C4F82"/>
    <w:rsid w:val="006C519B"/>
    <w:rsid w:val="006C5240"/>
    <w:rsid w:val="006C52E7"/>
    <w:rsid w:val="006C5B3E"/>
    <w:rsid w:val="006C5D80"/>
    <w:rsid w:val="006C6422"/>
    <w:rsid w:val="006C65AA"/>
    <w:rsid w:val="006C6601"/>
    <w:rsid w:val="006C6CD1"/>
    <w:rsid w:val="006C6DB0"/>
    <w:rsid w:val="006C7D98"/>
    <w:rsid w:val="006D0154"/>
    <w:rsid w:val="006D0359"/>
    <w:rsid w:val="006D03D1"/>
    <w:rsid w:val="006D0770"/>
    <w:rsid w:val="006D11FE"/>
    <w:rsid w:val="006D13D3"/>
    <w:rsid w:val="006D160B"/>
    <w:rsid w:val="006D169C"/>
    <w:rsid w:val="006D184C"/>
    <w:rsid w:val="006D1E3E"/>
    <w:rsid w:val="006D26B3"/>
    <w:rsid w:val="006D2A81"/>
    <w:rsid w:val="006D2CAB"/>
    <w:rsid w:val="006D3583"/>
    <w:rsid w:val="006D3623"/>
    <w:rsid w:val="006D39DC"/>
    <w:rsid w:val="006D4898"/>
    <w:rsid w:val="006D4E34"/>
    <w:rsid w:val="006D4EE0"/>
    <w:rsid w:val="006D54C4"/>
    <w:rsid w:val="006D5669"/>
    <w:rsid w:val="006D59B3"/>
    <w:rsid w:val="006D5AA1"/>
    <w:rsid w:val="006D6C17"/>
    <w:rsid w:val="006D6E8A"/>
    <w:rsid w:val="006D70AA"/>
    <w:rsid w:val="006D7232"/>
    <w:rsid w:val="006D7703"/>
    <w:rsid w:val="006D777D"/>
    <w:rsid w:val="006E015D"/>
    <w:rsid w:val="006E016C"/>
    <w:rsid w:val="006E0291"/>
    <w:rsid w:val="006E0323"/>
    <w:rsid w:val="006E0342"/>
    <w:rsid w:val="006E094B"/>
    <w:rsid w:val="006E0B26"/>
    <w:rsid w:val="006E1419"/>
    <w:rsid w:val="006E1493"/>
    <w:rsid w:val="006E17D1"/>
    <w:rsid w:val="006E17E5"/>
    <w:rsid w:val="006E19B3"/>
    <w:rsid w:val="006E28D1"/>
    <w:rsid w:val="006E2D15"/>
    <w:rsid w:val="006E2F34"/>
    <w:rsid w:val="006E3261"/>
    <w:rsid w:val="006E3799"/>
    <w:rsid w:val="006E42A1"/>
    <w:rsid w:val="006E4855"/>
    <w:rsid w:val="006E4B87"/>
    <w:rsid w:val="006E51FC"/>
    <w:rsid w:val="006E56A4"/>
    <w:rsid w:val="006E5A29"/>
    <w:rsid w:val="006E5BAF"/>
    <w:rsid w:val="006E5DF0"/>
    <w:rsid w:val="006E60E1"/>
    <w:rsid w:val="006E61F1"/>
    <w:rsid w:val="006E694A"/>
    <w:rsid w:val="006E6CAD"/>
    <w:rsid w:val="006E7B0F"/>
    <w:rsid w:val="006E7F9E"/>
    <w:rsid w:val="006F0073"/>
    <w:rsid w:val="006F1F45"/>
    <w:rsid w:val="006F2164"/>
    <w:rsid w:val="006F33C7"/>
    <w:rsid w:val="006F38FC"/>
    <w:rsid w:val="006F3D26"/>
    <w:rsid w:val="006F40B0"/>
    <w:rsid w:val="006F44C0"/>
    <w:rsid w:val="006F4B9D"/>
    <w:rsid w:val="006F4C9F"/>
    <w:rsid w:val="006F4EDD"/>
    <w:rsid w:val="006F50BB"/>
    <w:rsid w:val="006F5C69"/>
    <w:rsid w:val="006F5F3F"/>
    <w:rsid w:val="006F6065"/>
    <w:rsid w:val="006F61D3"/>
    <w:rsid w:val="006F674E"/>
    <w:rsid w:val="006F6AA1"/>
    <w:rsid w:val="006F7084"/>
    <w:rsid w:val="006F78CD"/>
    <w:rsid w:val="007001F6"/>
    <w:rsid w:val="0070055D"/>
    <w:rsid w:val="007006AA"/>
    <w:rsid w:val="00700B96"/>
    <w:rsid w:val="00700C65"/>
    <w:rsid w:val="0070114D"/>
    <w:rsid w:val="007011B6"/>
    <w:rsid w:val="007011C4"/>
    <w:rsid w:val="0070141E"/>
    <w:rsid w:val="0070217F"/>
    <w:rsid w:val="0070252E"/>
    <w:rsid w:val="007026FD"/>
    <w:rsid w:val="00702D91"/>
    <w:rsid w:val="00702ED0"/>
    <w:rsid w:val="00703250"/>
    <w:rsid w:val="007037B2"/>
    <w:rsid w:val="007039BE"/>
    <w:rsid w:val="00703ABC"/>
    <w:rsid w:val="00703BAB"/>
    <w:rsid w:val="00703F8F"/>
    <w:rsid w:val="00704C38"/>
    <w:rsid w:val="007050CD"/>
    <w:rsid w:val="007051C7"/>
    <w:rsid w:val="007060C7"/>
    <w:rsid w:val="00706A02"/>
    <w:rsid w:val="0070736B"/>
    <w:rsid w:val="00707B42"/>
    <w:rsid w:val="00707CD0"/>
    <w:rsid w:val="00707D8D"/>
    <w:rsid w:val="007100E5"/>
    <w:rsid w:val="00710604"/>
    <w:rsid w:val="00710629"/>
    <w:rsid w:val="007107DD"/>
    <w:rsid w:val="007107FD"/>
    <w:rsid w:val="007109EF"/>
    <w:rsid w:val="00710C2E"/>
    <w:rsid w:val="0071104E"/>
    <w:rsid w:val="00711738"/>
    <w:rsid w:val="00711766"/>
    <w:rsid w:val="00711798"/>
    <w:rsid w:val="0071185A"/>
    <w:rsid w:val="00711C1D"/>
    <w:rsid w:val="00712060"/>
    <w:rsid w:val="00712843"/>
    <w:rsid w:val="00712AA8"/>
    <w:rsid w:val="00713446"/>
    <w:rsid w:val="007134A8"/>
    <w:rsid w:val="007137A5"/>
    <w:rsid w:val="007138F9"/>
    <w:rsid w:val="007141E1"/>
    <w:rsid w:val="007143B6"/>
    <w:rsid w:val="007157C4"/>
    <w:rsid w:val="007159A8"/>
    <w:rsid w:val="00716313"/>
    <w:rsid w:val="00716A26"/>
    <w:rsid w:val="00716DE5"/>
    <w:rsid w:val="00717617"/>
    <w:rsid w:val="007178BC"/>
    <w:rsid w:val="0072025C"/>
    <w:rsid w:val="00720264"/>
    <w:rsid w:val="00720463"/>
    <w:rsid w:val="007213BB"/>
    <w:rsid w:val="007222AC"/>
    <w:rsid w:val="007224B1"/>
    <w:rsid w:val="00722F3A"/>
    <w:rsid w:val="007231B8"/>
    <w:rsid w:val="007232E2"/>
    <w:rsid w:val="00723CF4"/>
    <w:rsid w:val="00723F80"/>
    <w:rsid w:val="0072506D"/>
    <w:rsid w:val="007253A6"/>
    <w:rsid w:val="0072558F"/>
    <w:rsid w:val="00725A8B"/>
    <w:rsid w:val="007270D4"/>
    <w:rsid w:val="007272FE"/>
    <w:rsid w:val="007277A2"/>
    <w:rsid w:val="0072792E"/>
    <w:rsid w:val="00730DA3"/>
    <w:rsid w:val="00731811"/>
    <w:rsid w:val="00731D66"/>
    <w:rsid w:val="00732984"/>
    <w:rsid w:val="00732A74"/>
    <w:rsid w:val="00732C15"/>
    <w:rsid w:val="00732E14"/>
    <w:rsid w:val="00733EF3"/>
    <w:rsid w:val="00733FF6"/>
    <w:rsid w:val="007349D9"/>
    <w:rsid w:val="00734FE3"/>
    <w:rsid w:val="00735A5E"/>
    <w:rsid w:val="00735D32"/>
    <w:rsid w:val="007363CD"/>
    <w:rsid w:val="007366C9"/>
    <w:rsid w:val="00736AE2"/>
    <w:rsid w:val="00736BE1"/>
    <w:rsid w:val="00736F84"/>
    <w:rsid w:val="00737116"/>
    <w:rsid w:val="0073736C"/>
    <w:rsid w:val="00737479"/>
    <w:rsid w:val="007376D1"/>
    <w:rsid w:val="00737CEC"/>
    <w:rsid w:val="00740D00"/>
    <w:rsid w:val="00741278"/>
    <w:rsid w:val="00741712"/>
    <w:rsid w:val="00741D55"/>
    <w:rsid w:val="00741F12"/>
    <w:rsid w:val="007428FF"/>
    <w:rsid w:val="00742B7C"/>
    <w:rsid w:val="00742EB3"/>
    <w:rsid w:val="007432F6"/>
    <w:rsid w:val="007435D3"/>
    <w:rsid w:val="00744DCF"/>
    <w:rsid w:val="0074603D"/>
    <w:rsid w:val="0074642A"/>
    <w:rsid w:val="007464F6"/>
    <w:rsid w:val="00746507"/>
    <w:rsid w:val="007468DE"/>
    <w:rsid w:val="00746C53"/>
    <w:rsid w:val="00747FDA"/>
    <w:rsid w:val="0075030F"/>
    <w:rsid w:val="00750774"/>
    <w:rsid w:val="00750D0F"/>
    <w:rsid w:val="0075109D"/>
    <w:rsid w:val="00751752"/>
    <w:rsid w:val="0075193E"/>
    <w:rsid w:val="00751C72"/>
    <w:rsid w:val="00751E3D"/>
    <w:rsid w:val="00752395"/>
    <w:rsid w:val="00752B6A"/>
    <w:rsid w:val="00753895"/>
    <w:rsid w:val="00754721"/>
    <w:rsid w:val="00754BA5"/>
    <w:rsid w:val="007556FB"/>
    <w:rsid w:val="007557CD"/>
    <w:rsid w:val="00755ECD"/>
    <w:rsid w:val="0075632D"/>
    <w:rsid w:val="00756430"/>
    <w:rsid w:val="00756E45"/>
    <w:rsid w:val="00757900"/>
    <w:rsid w:val="00757A67"/>
    <w:rsid w:val="00760FE7"/>
    <w:rsid w:val="007610F5"/>
    <w:rsid w:val="0076157D"/>
    <w:rsid w:val="00761D8D"/>
    <w:rsid w:val="00761D9B"/>
    <w:rsid w:val="00761ED7"/>
    <w:rsid w:val="00762719"/>
    <w:rsid w:val="00762956"/>
    <w:rsid w:val="00762F14"/>
    <w:rsid w:val="00763739"/>
    <w:rsid w:val="00764541"/>
    <w:rsid w:val="00764645"/>
    <w:rsid w:val="007648D3"/>
    <w:rsid w:val="00764A27"/>
    <w:rsid w:val="00765B9F"/>
    <w:rsid w:val="00766196"/>
    <w:rsid w:val="00766C6D"/>
    <w:rsid w:val="007670D7"/>
    <w:rsid w:val="00770320"/>
    <w:rsid w:val="00770B58"/>
    <w:rsid w:val="0077136B"/>
    <w:rsid w:val="00771B86"/>
    <w:rsid w:val="0077254B"/>
    <w:rsid w:val="00772CC6"/>
    <w:rsid w:val="00773C98"/>
    <w:rsid w:val="00774B35"/>
    <w:rsid w:val="00774B52"/>
    <w:rsid w:val="00775414"/>
    <w:rsid w:val="007757B2"/>
    <w:rsid w:val="0077594A"/>
    <w:rsid w:val="0077627C"/>
    <w:rsid w:val="00776616"/>
    <w:rsid w:val="007766B1"/>
    <w:rsid w:val="0077709C"/>
    <w:rsid w:val="00777262"/>
    <w:rsid w:val="00777808"/>
    <w:rsid w:val="00777854"/>
    <w:rsid w:val="00777ACB"/>
    <w:rsid w:val="00777E20"/>
    <w:rsid w:val="0078010C"/>
    <w:rsid w:val="0078060A"/>
    <w:rsid w:val="00780B2D"/>
    <w:rsid w:val="00780C7C"/>
    <w:rsid w:val="00781844"/>
    <w:rsid w:val="00781A44"/>
    <w:rsid w:val="00781B2D"/>
    <w:rsid w:val="00782133"/>
    <w:rsid w:val="007822F9"/>
    <w:rsid w:val="0078233E"/>
    <w:rsid w:val="00782B5B"/>
    <w:rsid w:val="0078340C"/>
    <w:rsid w:val="00783616"/>
    <w:rsid w:val="0078447F"/>
    <w:rsid w:val="00784646"/>
    <w:rsid w:val="0078464F"/>
    <w:rsid w:val="007847E8"/>
    <w:rsid w:val="00784AFA"/>
    <w:rsid w:val="007859C9"/>
    <w:rsid w:val="00785A54"/>
    <w:rsid w:val="0078609B"/>
    <w:rsid w:val="007865E0"/>
    <w:rsid w:val="00786A5C"/>
    <w:rsid w:val="00786BCC"/>
    <w:rsid w:val="00786CDC"/>
    <w:rsid w:val="007874E1"/>
    <w:rsid w:val="00787E1F"/>
    <w:rsid w:val="007904C1"/>
    <w:rsid w:val="00790596"/>
    <w:rsid w:val="007906AF"/>
    <w:rsid w:val="00790B33"/>
    <w:rsid w:val="00790B3A"/>
    <w:rsid w:val="00791E8C"/>
    <w:rsid w:val="00791F2E"/>
    <w:rsid w:val="00791F51"/>
    <w:rsid w:val="007922FF"/>
    <w:rsid w:val="00792B62"/>
    <w:rsid w:val="007932B2"/>
    <w:rsid w:val="007932D2"/>
    <w:rsid w:val="0079341C"/>
    <w:rsid w:val="0079372B"/>
    <w:rsid w:val="007938FD"/>
    <w:rsid w:val="007944A3"/>
    <w:rsid w:val="00794AB9"/>
    <w:rsid w:val="00794FEF"/>
    <w:rsid w:val="007953BD"/>
    <w:rsid w:val="007957B4"/>
    <w:rsid w:val="007957BD"/>
    <w:rsid w:val="00796120"/>
    <w:rsid w:val="00796742"/>
    <w:rsid w:val="00796A0D"/>
    <w:rsid w:val="0079715D"/>
    <w:rsid w:val="007A03D0"/>
    <w:rsid w:val="007A0424"/>
    <w:rsid w:val="007A0715"/>
    <w:rsid w:val="007A0A1A"/>
    <w:rsid w:val="007A1127"/>
    <w:rsid w:val="007A11F3"/>
    <w:rsid w:val="007A1868"/>
    <w:rsid w:val="007A1BF4"/>
    <w:rsid w:val="007A1D41"/>
    <w:rsid w:val="007A2E12"/>
    <w:rsid w:val="007A2E2A"/>
    <w:rsid w:val="007A36A5"/>
    <w:rsid w:val="007A3A68"/>
    <w:rsid w:val="007A4678"/>
    <w:rsid w:val="007A529F"/>
    <w:rsid w:val="007A52E9"/>
    <w:rsid w:val="007A579A"/>
    <w:rsid w:val="007A59D1"/>
    <w:rsid w:val="007A5B16"/>
    <w:rsid w:val="007A5C0C"/>
    <w:rsid w:val="007A5D61"/>
    <w:rsid w:val="007A5FCE"/>
    <w:rsid w:val="007A61A5"/>
    <w:rsid w:val="007A6348"/>
    <w:rsid w:val="007A64DB"/>
    <w:rsid w:val="007A722B"/>
    <w:rsid w:val="007A74F6"/>
    <w:rsid w:val="007A7C64"/>
    <w:rsid w:val="007B0299"/>
    <w:rsid w:val="007B03FD"/>
    <w:rsid w:val="007B05F3"/>
    <w:rsid w:val="007B0716"/>
    <w:rsid w:val="007B077B"/>
    <w:rsid w:val="007B0FBA"/>
    <w:rsid w:val="007B10FC"/>
    <w:rsid w:val="007B1445"/>
    <w:rsid w:val="007B1EF0"/>
    <w:rsid w:val="007B2721"/>
    <w:rsid w:val="007B29D6"/>
    <w:rsid w:val="007B2BAF"/>
    <w:rsid w:val="007B2D78"/>
    <w:rsid w:val="007B3759"/>
    <w:rsid w:val="007B3863"/>
    <w:rsid w:val="007B3918"/>
    <w:rsid w:val="007B39F6"/>
    <w:rsid w:val="007B4DFD"/>
    <w:rsid w:val="007B526B"/>
    <w:rsid w:val="007B5438"/>
    <w:rsid w:val="007B5D97"/>
    <w:rsid w:val="007B5F73"/>
    <w:rsid w:val="007B600A"/>
    <w:rsid w:val="007B6193"/>
    <w:rsid w:val="007B6366"/>
    <w:rsid w:val="007B6782"/>
    <w:rsid w:val="007B6F72"/>
    <w:rsid w:val="007B77A9"/>
    <w:rsid w:val="007C017F"/>
    <w:rsid w:val="007C10C3"/>
    <w:rsid w:val="007C12FD"/>
    <w:rsid w:val="007C14BA"/>
    <w:rsid w:val="007C1533"/>
    <w:rsid w:val="007C164E"/>
    <w:rsid w:val="007C1660"/>
    <w:rsid w:val="007C1A56"/>
    <w:rsid w:val="007C1C46"/>
    <w:rsid w:val="007C2547"/>
    <w:rsid w:val="007C28EB"/>
    <w:rsid w:val="007C3073"/>
    <w:rsid w:val="007C3454"/>
    <w:rsid w:val="007C36D1"/>
    <w:rsid w:val="007C3705"/>
    <w:rsid w:val="007C3CA5"/>
    <w:rsid w:val="007C531A"/>
    <w:rsid w:val="007C53DA"/>
    <w:rsid w:val="007C5A78"/>
    <w:rsid w:val="007C6B26"/>
    <w:rsid w:val="007C6BBA"/>
    <w:rsid w:val="007C6D88"/>
    <w:rsid w:val="007C76D4"/>
    <w:rsid w:val="007C782C"/>
    <w:rsid w:val="007C796F"/>
    <w:rsid w:val="007C7EAC"/>
    <w:rsid w:val="007D004F"/>
    <w:rsid w:val="007D0524"/>
    <w:rsid w:val="007D09E9"/>
    <w:rsid w:val="007D0D6C"/>
    <w:rsid w:val="007D15F4"/>
    <w:rsid w:val="007D172F"/>
    <w:rsid w:val="007D1E28"/>
    <w:rsid w:val="007D1FD2"/>
    <w:rsid w:val="007D2A20"/>
    <w:rsid w:val="007D3813"/>
    <w:rsid w:val="007D3CB5"/>
    <w:rsid w:val="007D448F"/>
    <w:rsid w:val="007D4650"/>
    <w:rsid w:val="007D4834"/>
    <w:rsid w:val="007D4DDC"/>
    <w:rsid w:val="007D4E9A"/>
    <w:rsid w:val="007D5E8E"/>
    <w:rsid w:val="007D62E3"/>
    <w:rsid w:val="007D642E"/>
    <w:rsid w:val="007D6D3E"/>
    <w:rsid w:val="007D6EE0"/>
    <w:rsid w:val="007D706B"/>
    <w:rsid w:val="007E088C"/>
    <w:rsid w:val="007E1F6E"/>
    <w:rsid w:val="007E2856"/>
    <w:rsid w:val="007E2C97"/>
    <w:rsid w:val="007E2E0F"/>
    <w:rsid w:val="007E324E"/>
    <w:rsid w:val="007E34E2"/>
    <w:rsid w:val="007E3A55"/>
    <w:rsid w:val="007E3C57"/>
    <w:rsid w:val="007E3ECA"/>
    <w:rsid w:val="007E4B30"/>
    <w:rsid w:val="007E553D"/>
    <w:rsid w:val="007E5ACC"/>
    <w:rsid w:val="007E678F"/>
    <w:rsid w:val="007E6ED8"/>
    <w:rsid w:val="007E7052"/>
    <w:rsid w:val="007E7205"/>
    <w:rsid w:val="007E7A2A"/>
    <w:rsid w:val="007E7EFD"/>
    <w:rsid w:val="007F0069"/>
    <w:rsid w:val="007F00DF"/>
    <w:rsid w:val="007F109D"/>
    <w:rsid w:val="007F18A3"/>
    <w:rsid w:val="007F2E34"/>
    <w:rsid w:val="007F3217"/>
    <w:rsid w:val="007F3B66"/>
    <w:rsid w:val="007F3EFD"/>
    <w:rsid w:val="007F47F6"/>
    <w:rsid w:val="007F4B5F"/>
    <w:rsid w:val="007F4CCE"/>
    <w:rsid w:val="007F4F89"/>
    <w:rsid w:val="007F52A6"/>
    <w:rsid w:val="007F53F8"/>
    <w:rsid w:val="007F5527"/>
    <w:rsid w:val="007F5556"/>
    <w:rsid w:val="007F5A9B"/>
    <w:rsid w:val="007F5E26"/>
    <w:rsid w:val="007F65BB"/>
    <w:rsid w:val="007F6CBC"/>
    <w:rsid w:val="007F6F7F"/>
    <w:rsid w:val="007F7A93"/>
    <w:rsid w:val="007F7D29"/>
    <w:rsid w:val="00800031"/>
    <w:rsid w:val="0080023A"/>
    <w:rsid w:val="00800297"/>
    <w:rsid w:val="008002DC"/>
    <w:rsid w:val="00800A5E"/>
    <w:rsid w:val="00800A73"/>
    <w:rsid w:val="00800E27"/>
    <w:rsid w:val="0080125B"/>
    <w:rsid w:val="008014E4"/>
    <w:rsid w:val="008015E4"/>
    <w:rsid w:val="00801B02"/>
    <w:rsid w:val="00801C70"/>
    <w:rsid w:val="00802517"/>
    <w:rsid w:val="008025CB"/>
    <w:rsid w:val="0080296B"/>
    <w:rsid w:val="008037C4"/>
    <w:rsid w:val="00803899"/>
    <w:rsid w:val="008039F3"/>
    <w:rsid w:val="00803E31"/>
    <w:rsid w:val="00803FB3"/>
    <w:rsid w:val="008040FB"/>
    <w:rsid w:val="00804185"/>
    <w:rsid w:val="0080431D"/>
    <w:rsid w:val="0080462C"/>
    <w:rsid w:val="00804F54"/>
    <w:rsid w:val="00805021"/>
    <w:rsid w:val="00805FA0"/>
    <w:rsid w:val="00806B05"/>
    <w:rsid w:val="008108AD"/>
    <w:rsid w:val="008112EC"/>
    <w:rsid w:val="0081175F"/>
    <w:rsid w:val="00811FE4"/>
    <w:rsid w:val="0081206E"/>
    <w:rsid w:val="00812D82"/>
    <w:rsid w:val="00812DD5"/>
    <w:rsid w:val="00813CA8"/>
    <w:rsid w:val="00813DF0"/>
    <w:rsid w:val="00814CC9"/>
    <w:rsid w:val="00814EFF"/>
    <w:rsid w:val="008152F3"/>
    <w:rsid w:val="008153C3"/>
    <w:rsid w:val="00815509"/>
    <w:rsid w:val="0081555E"/>
    <w:rsid w:val="00815796"/>
    <w:rsid w:val="0081579D"/>
    <w:rsid w:val="00815804"/>
    <w:rsid w:val="00815944"/>
    <w:rsid w:val="008159A5"/>
    <w:rsid w:val="00815F98"/>
    <w:rsid w:val="00816C13"/>
    <w:rsid w:val="0081718E"/>
    <w:rsid w:val="008172B1"/>
    <w:rsid w:val="00817309"/>
    <w:rsid w:val="00817587"/>
    <w:rsid w:val="00817F7F"/>
    <w:rsid w:val="00820233"/>
    <w:rsid w:val="00820589"/>
    <w:rsid w:val="0082064D"/>
    <w:rsid w:val="00820819"/>
    <w:rsid w:val="00820974"/>
    <w:rsid w:val="008209B7"/>
    <w:rsid w:val="008212C3"/>
    <w:rsid w:val="00821D3C"/>
    <w:rsid w:val="0082275A"/>
    <w:rsid w:val="008227C2"/>
    <w:rsid w:val="008229F3"/>
    <w:rsid w:val="00822BEC"/>
    <w:rsid w:val="00822E00"/>
    <w:rsid w:val="008233EA"/>
    <w:rsid w:val="00823A6F"/>
    <w:rsid w:val="00823D28"/>
    <w:rsid w:val="00823E93"/>
    <w:rsid w:val="0082457B"/>
    <w:rsid w:val="008250FF"/>
    <w:rsid w:val="008255F9"/>
    <w:rsid w:val="00825BD4"/>
    <w:rsid w:val="00825C4E"/>
    <w:rsid w:val="008266CA"/>
    <w:rsid w:val="0082749F"/>
    <w:rsid w:val="0082753D"/>
    <w:rsid w:val="00827DA9"/>
    <w:rsid w:val="00830AA0"/>
    <w:rsid w:val="00830B9D"/>
    <w:rsid w:val="00830E1E"/>
    <w:rsid w:val="008317BB"/>
    <w:rsid w:val="00831881"/>
    <w:rsid w:val="00831B11"/>
    <w:rsid w:val="00831E82"/>
    <w:rsid w:val="008321B4"/>
    <w:rsid w:val="008325E7"/>
    <w:rsid w:val="00832DD2"/>
    <w:rsid w:val="00832DDB"/>
    <w:rsid w:val="0083345D"/>
    <w:rsid w:val="008342F1"/>
    <w:rsid w:val="00834895"/>
    <w:rsid w:val="0083528A"/>
    <w:rsid w:val="00835AF8"/>
    <w:rsid w:val="00835CB1"/>
    <w:rsid w:val="00836D7F"/>
    <w:rsid w:val="00836F41"/>
    <w:rsid w:val="008377E3"/>
    <w:rsid w:val="00837E40"/>
    <w:rsid w:val="00840B88"/>
    <w:rsid w:val="00841701"/>
    <w:rsid w:val="0084178D"/>
    <w:rsid w:val="00841FC7"/>
    <w:rsid w:val="008427F8"/>
    <w:rsid w:val="008430CC"/>
    <w:rsid w:val="00843A71"/>
    <w:rsid w:val="00843FF2"/>
    <w:rsid w:val="00844432"/>
    <w:rsid w:val="0084499F"/>
    <w:rsid w:val="00845049"/>
    <w:rsid w:val="008452AD"/>
    <w:rsid w:val="00845689"/>
    <w:rsid w:val="0084583A"/>
    <w:rsid w:val="00845906"/>
    <w:rsid w:val="0084633E"/>
    <w:rsid w:val="00846DA9"/>
    <w:rsid w:val="0084743A"/>
    <w:rsid w:val="00847A2E"/>
    <w:rsid w:val="00850019"/>
    <w:rsid w:val="008509E9"/>
    <w:rsid w:val="0085162D"/>
    <w:rsid w:val="00851683"/>
    <w:rsid w:val="00851B31"/>
    <w:rsid w:val="00852876"/>
    <w:rsid w:val="008528EC"/>
    <w:rsid w:val="00852B88"/>
    <w:rsid w:val="00852B8E"/>
    <w:rsid w:val="00852BDF"/>
    <w:rsid w:val="00852C31"/>
    <w:rsid w:val="00853542"/>
    <w:rsid w:val="00853846"/>
    <w:rsid w:val="0085384B"/>
    <w:rsid w:val="00853FD0"/>
    <w:rsid w:val="008541C2"/>
    <w:rsid w:val="00854413"/>
    <w:rsid w:val="00854632"/>
    <w:rsid w:val="00854EB5"/>
    <w:rsid w:val="00855405"/>
    <w:rsid w:val="0085551B"/>
    <w:rsid w:val="0085578A"/>
    <w:rsid w:val="00857680"/>
    <w:rsid w:val="00860212"/>
    <w:rsid w:val="008602F0"/>
    <w:rsid w:val="0086065A"/>
    <w:rsid w:val="008607C1"/>
    <w:rsid w:val="00860968"/>
    <w:rsid w:val="00861761"/>
    <w:rsid w:val="008617AC"/>
    <w:rsid w:val="00861D02"/>
    <w:rsid w:val="00861D25"/>
    <w:rsid w:val="00862102"/>
    <w:rsid w:val="00862247"/>
    <w:rsid w:val="008623CD"/>
    <w:rsid w:val="00862D68"/>
    <w:rsid w:val="00863FC2"/>
    <w:rsid w:val="00864747"/>
    <w:rsid w:val="00864A42"/>
    <w:rsid w:val="00864BE6"/>
    <w:rsid w:val="00864C20"/>
    <w:rsid w:val="00865021"/>
    <w:rsid w:val="00865BDA"/>
    <w:rsid w:val="008664EE"/>
    <w:rsid w:val="00866C37"/>
    <w:rsid w:val="0086764B"/>
    <w:rsid w:val="0086799D"/>
    <w:rsid w:val="00867CCA"/>
    <w:rsid w:val="00867D81"/>
    <w:rsid w:val="008700F1"/>
    <w:rsid w:val="00870B6C"/>
    <w:rsid w:val="00870C70"/>
    <w:rsid w:val="008712CA"/>
    <w:rsid w:val="00872E4D"/>
    <w:rsid w:val="00873737"/>
    <w:rsid w:val="00874485"/>
    <w:rsid w:val="00874B27"/>
    <w:rsid w:val="00874B53"/>
    <w:rsid w:val="008751DE"/>
    <w:rsid w:val="00875395"/>
    <w:rsid w:val="00876029"/>
    <w:rsid w:val="0087636E"/>
    <w:rsid w:val="00876467"/>
    <w:rsid w:val="00876DEA"/>
    <w:rsid w:val="008772DB"/>
    <w:rsid w:val="00877618"/>
    <w:rsid w:val="00880260"/>
    <w:rsid w:val="008807D3"/>
    <w:rsid w:val="00880ED3"/>
    <w:rsid w:val="00881026"/>
    <w:rsid w:val="008817CC"/>
    <w:rsid w:val="00881B79"/>
    <w:rsid w:val="00882099"/>
    <w:rsid w:val="00882E24"/>
    <w:rsid w:val="00882FFA"/>
    <w:rsid w:val="00883807"/>
    <w:rsid w:val="00883838"/>
    <w:rsid w:val="0088393E"/>
    <w:rsid w:val="008839E2"/>
    <w:rsid w:val="0088532B"/>
    <w:rsid w:val="008863D5"/>
    <w:rsid w:val="008866EF"/>
    <w:rsid w:val="00886927"/>
    <w:rsid w:val="00886CC6"/>
    <w:rsid w:val="00886D0F"/>
    <w:rsid w:val="00886DB9"/>
    <w:rsid w:val="00886EC6"/>
    <w:rsid w:val="00887624"/>
    <w:rsid w:val="00887DB0"/>
    <w:rsid w:val="00887F94"/>
    <w:rsid w:val="008902BE"/>
    <w:rsid w:val="008905AA"/>
    <w:rsid w:val="00890ED7"/>
    <w:rsid w:val="008911BD"/>
    <w:rsid w:val="00892702"/>
    <w:rsid w:val="00892D1A"/>
    <w:rsid w:val="008931C9"/>
    <w:rsid w:val="00893D65"/>
    <w:rsid w:val="008941FD"/>
    <w:rsid w:val="00894FA3"/>
    <w:rsid w:val="00896305"/>
    <w:rsid w:val="0089681D"/>
    <w:rsid w:val="008969B9"/>
    <w:rsid w:val="008973DE"/>
    <w:rsid w:val="008A006A"/>
    <w:rsid w:val="008A01E3"/>
    <w:rsid w:val="008A0CDD"/>
    <w:rsid w:val="008A11CA"/>
    <w:rsid w:val="008A16B9"/>
    <w:rsid w:val="008A177B"/>
    <w:rsid w:val="008A1A91"/>
    <w:rsid w:val="008A22DB"/>
    <w:rsid w:val="008A289F"/>
    <w:rsid w:val="008A35E3"/>
    <w:rsid w:val="008A3D8D"/>
    <w:rsid w:val="008A439F"/>
    <w:rsid w:val="008A6560"/>
    <w:rsid w:val="008A6817"/>
    <w:rsid w:val="008A6A28"/>
    <w:rsid w:val="008A7B50"/>
    <w:rsid w:val="008A7C26"/>
    <w:rsid w:val="008B0248"/>
    <w:rsid w:val="008B08B8"/>
    <w:rsid w:val="008B0DA3"/>
    <w:rsid w:val="008B1730"/>
    <w:rsid w:val="008B1AF5"/>
    <w:rsid w:val="008B2130"/>
    <w:rsid w:val="008B2174"/>
    <w:rsid w:val="008B233F"/>
    <w:rsid w:val="008B29F1"/>
    <w:rsid w:val="008B387D"/>
    <w:rsid w:val="008B441A"/>
    <w:rsid w:val="008B4B3D"/>
    <w:rsid w:val="008B59C5"/>
    <w:rsid w:val="008B5AB2"/>
    <w:rsid w:val="008B5CD8"/>
    <w:rsid w:val="008B62EA"/>
    <w:rsid w:val="008B65B8"/>
    <w:rsid w:val="008B661C"/>
    <w:rsid w:val="008B6F2E"/>
    <w:rsid w:val="008B6FF3"/>
    <w:rsid w:val="008B75D2"/>
    <w:rsid w:val="008B7F83"/>
    <w:rsid w:val="008C076A"/>
    <w:rsid w:val="008C0A1E"/>
    <w:rsid w:val="008C1001"/>
    <w:rsid w:val="008C10B4"/>
    <w:rsid w:val="008C1649"/>
    <w:rsid w:val="008C1912"/>
    <w:rsid w:val="008C1B3D"/>
    <w:rsid w:val="008C1DF7"/>
    <w:rsid w:val="008C1FC9"/>
    <w:rsid w:val="008C24B8"/>
    <w:rsid w:val="008C2509"/>
    <w:rsid w:val="008C2961"/>
    <w:rsid w:val="008C2A4E"/>
    <w:rsid w:val="008C2F97"/>
    <w:rsid w:val="008C364F"/>
    <w:rsid w:val="008C384E"/>
    <w:rsid w:val="008C5837"/>
    <w:rsid w:val="008C6DB1"/>
    <w:rsid w:val="008C6F0C"/>
    <w:rsid w:val="008C6F70"/>
    <w:rsid w:val="008C70CF"/>
    <w:rsid w:val="008C72FB"/>
    <w:rsid w:val="008C74AF"/>
    <w:rsid w:val="008C766C"/>
    <w:rsid w:val="008C793A"/>
    <w:rsid w:val="008C7A26"/>
    <w:rsid w:val="008D05C2"/>
    <w:rsid w:val="008D0E33"/>
    <w:rsid w:val="008D10D1"/>
    <w:rsid w:val="008D11C4"/>
    <w:rsid w:val="008D2851"/>
    <w:rsid w:val="008D3349"/>
    <w:rsid w:val="008D365A"/>
    <w:rsid w:val="008D36D6"/>
    <w:rsid w:val="008D44C7"/>
    <w:rsid w:val="008D4A3F"/>
    <w:rsid w:val="008D4BEF"/>
    <w:rsid w:val="008D4BFF"/>
    <w:rsid w:val="008D512C"/>
    <w:rsid w:val="008D55D7"/>
    <w:rsid w:val="008D614E"/>
    <w:rsid w:val="008D6270"/>
    <w:rsid w:val="008D6397"/>
    <w:rsid w:val="008D647E"/>
    <w:rsid w:val="008D661B"/>
    <w:rsid w:val="008D6D8A"/>
    <w:rsid w:val="008D6E13"/>
    <w:rsid w:val="008D7435"/>
    <w:rsid w:val="008D7754"/>
    <w:rsid w:val="008D77D3"/>
    <w:rsid w:val="008D7B73"/>
    <w:rsid w:val="008D7D36"/>
    <w:rsid w:val="008D7D7B"/>
    <w:rsid w:val="008E05E1"/>
    <w:rsid w:val="008E090D"/>
    <w:rsid w:val="008E0EDD"/>
    <w:rsid w:val="008E1068"/>
    <w:rsid w:val="008E1529"/>
    <w:rsid w:val="008E1BFF"/>
    <w:rsid w:val="008E260F"/>
    <w:rsid w:val="008E35BD"/>
    <w:rsid w:val="008E37A6"/>
    <w:rsid w:val="008E4121"/>
    <w:rsid w:val="008E424C"/>
    <w:rsid w:val="008E46CE"/>
    <w:rsid w:val="008E4A0E"/>
    <w:rsid w:val="008E4C5C"/>
    <w:rsid w:val="008E4C69"/>
    <w:rsid w:val="008E4DD6"/>
    <w:rsid w:val="008E4E03"/>
    <w:rsid w:val="008E575F"/>
    <w:rsid w:val="008E6537"/>
    <w:rsid w:val="008E6622"/>
    <w:rsid w:val="008E6A25"/>
    <w:rsid w:val="008E6A53"/>
    <w:rsid w:val="008E6E3D"/>
    <w:rsid w:val="008E6FED"/>
    <w:rsid w:val="008E7081"/>
    <w:rsid w:val="008E74BE"/>
    <w:rsid w:val="008E7B46"/>
    <w:rsid w:val="008E7B86"/>
    <w:rsid w:val="008E7D30"/>
    <w:rsid w:val="008E7DEE"/>
    <w:rsid w:val="008F0155"/>
    <w:rsid w:val="008F03AE"/>
    <w:rsid w:val="008F0BBC"/>
    <w:rsid w:val="008F100B"/>
    <w:rsid w:val="008F129C"/>
    <w:rsid w:val="008F1D22"/>
    <w:rsid w:val="008F25A1"/>
    <w:rsid w:val="008F27C3"/>
    <w:rsid w:val="008F2854"/>
    <w:rsid w:val="008F3B6E"/>
    <w:rsid w:val="008F3C7F"/>
    <w:rsid w:val="008F483C"/>
    <w:rsid w:val="008F495A"/>
    <w:rsid w:val="008F5666"/>
    <w:rsid w:val="008F59FD"/>
    <w:rsid w:val="008F5A92"/>
    <w:rsid w:val="008F5ABF"/>
    <w:rsid w:val="008F693D"/>
    <w:rsid w:val="008F6DBB"/>
    <w:rsid w:val="008F6E5E"/>
    <w:rsid w:val="008F7248"/>
    <w:rsid w:val="008F780C"/>
    <w:rsid w:val="008F7857"/>
    <w:rsid w:val="008F7B4C"/>
    <w:rsid w:val="008F7ED9"/>
    <w:rsid w:val="00900FD5"/>
    <w:rsid w:val="00901CA1"/>
    <w:rsid w:val="00901CB8"/>
    <w:rsid w:val="0090245C"/>
    <w:rsid w:val="00902482"/>
    <w:rsid w:val="009024F2"/>
    <w:rsid w:val="009025EA"/>
    <w:rsid w:val="009028E1"/>
    <w:rsid w:val="009032AD"/>
    <w:rsid w:val="009034A6"/>
    <w:rsid w:val="009036A5"/>
    <w:rsid w:val="00903AF7"/>
    <w:rsid w:val="009043D2"/>
    <w:rsid w:val="00904548"/>
    <w:rsid w:val="00904E9F"/>
    <w:rsid w:val="00905039"/>
    <w:rsid w:val="00905E0D"/>
    <w:rsid w:val="009061EF"/>
    <w:rsid w:val="00906245"/>
    <w:rsid w:val="0090627E"/>
    <w:rsid w:val="0090644F"/>
    <w:rsid w:val="00906B6B"/>
    <w:rsid w:val="00906C28"/>
    <w:rsid w:val="009077D9"/>
    <w:rsid w:val="009077E5"/>
    <w:rsid w:val="00907D99"/>
    <w:rsid w:val="00907DA4"/>
    <w:rsid w:val="00910300"/>
    <w:rsid w:val="00911083"/>
    <w:rsid w:val="00911374"/>
    <w:rsid w:val="00911917"/>
    <w:rsid w:val="00911BC3"/>
    <w:rsid w:val="00911D1F"/>
    <w:rsid w:val="00911F12"/>
    <w:rsid w:val="009122A3"/>
    <w:rsid w:val="00912356"/>
    <w:rsid w:val="00912606"/>
    <w:rsid w:val="009130BB"/>
    <w:rsid w:val="00913522"/>
    <w:rsid w:val="00913E6D"/>
    <w:rsid w:val="00914083"/>
    <w:rsid w:val="0091418C"/>
    <w:rsid w:val="009145AB"/>
    <w:rsid w:val="00914D9E"/>
    <w:rsid w:val="009157EF"/>
    <w:rsid w:val="00915FF9"/>
    <w:rsid w:val="00916722"/>
    <w:rsid w:val="0091735E"/>
    <w:rsid w:val="00917ACA"/>
    <w:rsid w:val="00917CA3"/>
    <w:rsid w:val="00917CB0"/>
    <w:rsid w:val="009204DC"/>
    <w:rsid w:val="009208C2"/>
    <w:rsid w:val="00920A5A"/>
    <w:rsid w:val="00920CCB"/>
    <w:rsid w:val="009213B5"/>
    <w:rsid w:val="00921A01"/>
    <w:rsid w:val="00921C48"/>
    <w:rsid w:val="00921E9D"/>
    <w:rsid w:val="00922116"/>
    <w:rsid w:val="009221C8"/>
    <w:rsid w:val="0092288B"/>
    <w:rsid w:val="00922BB5"/>
    <w:rsid w:val="00923266"/>
    <w:rsid w:val="009237C0"/>
    <w:rsid w:val="00923A52"/>
    <w:rsid w:val="00923EDF"/>
    <w:rsid w:val="0092416F"/>
    <w:rsid w:val="0092446C"/>
    <w:rsid w:val="0092462E"/>
    <w:rsid w:val="00924A00"/>
    <w:rsid w:val="009253C6"/>
    <w:rsid w:val="00925CA0"/>
    <w:rsid w:val="00925DC9"/>
    <w:rsid w:val="00925F64"/>
    <w:rsid w:val="0092677D"/>
    <w:rsid w:val="00927376"/>
    <w:rsid w:val="00927391"/>
    <w:rsid w:val="00930010"/>
    <w:rsid w:val="0093169E"/>
    <w:rsid w:val="00931C35"/>
    <w:rsid w:val="00931E10"/>
    <w:rsid w:val="00931E3D"/>
    <w:rsid w:val="00931EF2"/>
    <w:rsid w:val="00934674"/>
    <w:rsid w:val="00934ABC"/>
    <w:rsid w:val="00934D79"/>
    <w:rsid w:val="00935311"/>
    <w:rsid w:val="00935910"/>
    <w:rsid w:val="00936196"/>
    <w:rsid w:val="009362F4"/>
    <w:rsid w:val="0093652C"/>
    <w:rsid w:val="00936777"/>
    <w:rsid w:val="009367B2"/>
    <w:rsid w:val="0093688C"/>
    <w:rsid w:val="00937628"/>
    <w:rsid w:val="00937B47"/>
    <w:rsid w:val="00940B93"/>
    <w:rsid w:val="00940D9D"/>
    <w:rsid w:val="009415E9"/>
    <w:rsid w:val="00941BA1"/>
    <w:rsid w:val="00941BDB"/>
    <w:rsid w:val="00941F74"/>
    <w:rsid w:val="0094265B"/>
    <w:rsid w:val="0094270C"/>
    <w:rsid w:val="009428A8"/>
    <w:rsid w:val="009428C2"/>
    <w:rsid w:val="009428F1"/>
    <w:rsid w:val="00942AB2"/>
    <w:rsid w:val="00942C32"/>
    <w:rsid w:val="0094325C"/>
    <w:rsid w:val="00943968"/>
    <w:rsid w:val="00943D23"/>
    <w:rsid w:val="00943DDE"/>
    <w:rsid w:val="00943FC5"/>
    <w:rsid w:val="009440F6"/>
    <w:rsid w:val="00945588"/>
    <w:rsid w:val="00945947"/>
    <w:rsid w:val="00945DDB"/>
    <w:rsid w:val="00945FB7"/>
    <w:rsid w:val="009466E5"/>
    <w:rsid w:val="009468CF"/>
    <w:rsid w:val="00946A12"/>
    <w:rsid w:val="00947B49"/>
    <w:rsid w:val="00947BCE"/>
    <w:rsid w:val="0095007A"/>
    <w:rsid w:val="009507EB"/>
    <w:rsid w:val="00950AA8"/>
    <w:rsid w:val="00950E65"/>
    <w:rsid w:val="00950F0F"/>
    <w:rsid w:val="0095161E"/>
    <w:rsid w:val="009519B7"/>
    <w:rsid w:val="00951D25"/>
    <w:rsid w:val="00952AD8"/>
    <w:rsid w:val="00952CD4"/>
    <w:rsid w:val="00952D5B"/>
    <w:rsid w:val="00952FE9"/>
    <w:rsid w:val="00953393"/>
    <w:rsid w:val="009538AF"/>
    <w:rsid w:val="00953A9C"/>
    <w:rsid w:val="009540A4"/>
    <w:rsid w:val="00954362"/>
    <w:rsid w:val="009547BF"/>
    <w:rsid w:val="00954A12"/>
    <w:rsid w:val="00954CD8"/>
    <w:rsid w:val="00955126"/>
    <w:rsid w:val="0095578F"/>
    <w:rsid w:val="0095598D"/>
    <w:rsid w:val="009565AC"/>
    <w:rsid w:val="009575A0"/>
    <w:rsid w:val="00957819"/>
    <w:rsid w:val="00957F20"/>
    <w:rsid w:val="0096011B"/>
    <w:rsid w:val="009601AA"/>
    <w:rsid w:val="009604A5"/>
    <w:rsid w:val="0096061A"/>
    <w:rsid w:val="00960715"/>
    <w:rsid w:val="009608E4"/>
    <w:rsid w:val="00962076"/>
    <w:rsid w:val="00962636"/>
    <w:rsid w:val="0096282E"/>
    <w:rsid w:val="0096294F"/>
    <w:rsid w:val="00963A02"/>
    <w:rsid w:val="00964174"/>
    <w:rsid w:val="00964AFA"/>
    <w:rsid w:val="00964CAA"/>
    <w:rsid w:val="00964E53"/>
    <w:rsid w:val="0096596C"/>
    <w:rsid w:val="00965B80"/>
    <w:rsid w:val="00967183"/>
    <w:rsid w:val="00967597"/>
    <w:rsid w:val="009678D6"/>
    <w:rsid w:val="00970078"/>
    <w:rsid w:val="009700E3"/>
    <w:rsid w:val="00970266"/>
    <w:rsid w:val="00970BAE"/>
    <w:rsid w:val="00971ACB"/>
    <w:rsid w:val="00971D34"/>
    <w:rsid w:val="0097212F"/>
    <w:rsid w:val="0097221D"/>
    <w:rsid w:val="00972367"/>
    <w:rsid w:val="0097252E"/>
    <w:rsid w:val="00972857"/>
    <w:rsid w:val="00972FBA"/>
    <w:rsid w:val="00973220"/>
    <w:rsid w:val="0097375E"/>
    <w:rsid w:val="00973936"/>
    <w:rsid w:val="00974B24"/>
    <w:rsid w:val="00974FAE"/>
    <w:rsid w:val="00975214"/>
    <w:rsid w:val="009752FD"/>
    <w:rsid w:val="009756BA"/>
    <w:rsid w:val="0097581A"/>
    <w:rsid w:val="00975AB3"/>
    <w:rsid w:val="00975AFA"/>
    <w:rsid w:val="00976634"/>
    <w:rsid w:val="0097680D"/>
    <w:rsid w:val="00976880"/>
    <w:rsid w:val="009769BA"/>
    <w:rsid w:val="00976A4F"/>
    <w:rsid w:val="00976B98"/>
    <w:rsid w:val="00976E40"/>
    <w:rsid w:val="009779C9"/>
    <w:rsid w:val="00977A42"/>
    <w:rsid w:val="00977B7A"/>
    <w:rsid w:val="009807C6"/>
    <w:rsid w:val="009811FC"/>
    <w:rsid w:val="009816F6"/>
    <w:rsid w:val="00981A34"/>
    <w:rsid w:val="009827C6"/>
    <w:rsid w:val="00982C1C"/>
    <w:rsid w:val="00982DBA"/>
    <w:rsid w:val="00983550"/>
    <w:rsid w:val="00983619"/>
    <w:rsid w:val="00983E3B"/>
    <w:rsid w:val="00983E69"/>
    <w:rsid w:val="00985B94"/>
    <w:rsid w:val="00986098"/>
    <w:rsid w:val="009861E5"/>
    <w:rsid w:val="00986D1F"/>
    <w:rsid w:val="00986EB6"/>
    <w:rsid w:val="0098700D"/>
    <w:rsid w:val="00987566"/>
    <w:rsid w:val="00987BD1"/>
    <w:rsid w:val="00987C25"/>
    <w:rsid w:val="00990508"/>
    <w:rsid w:val="00990687"/>
    <w:rsid w:val="00990721"/>
    <w:rsid w:val="00990A4C"/>
    <w:rsid w:val="00990D71"/>
    <w:rsid w:val="009915FB"/>
    <w:rsid w:val="00991701"/>
    <w:rsid w:val="00991893"/>
    <w:rsid w:val="00991E22"/>
    <w:rsid w:val="009920A3"/>
    <w:rsid w:val="00992727"/>
    <w:rsid w:val="00993296"/>
    <w:rsid w:val="0099339E"/>
    <w:rsid w:val="0099355C"/>
    <w:rsid w:val="009939A8"/>
    <w:rsid w:val="009940BC"/>
    <w:rsid w:val="00994171"/>
    <w:rsid w:val="009942E2"/>
    <w:rsid w:val="00994330"/>
    <w:rsid w:val="00994BFB"/>
    <w:rsid w:val="00995107"/>
    <w:rsid w:val="0099521D"/>
    <w:rsid w:val="009956C1"/>
    <w:rsid w:val="00995F82"/>
    <w:rsid w:val="009960A9"/>
    <w:rsid w:val="00996301"/>
    <w:rsid w:val="00996784"/>
    <w:rsid w:val="00996907"/>
    <w:rsid w:val="0099690B"/>
    <w:rsid w:val="00997652"/>
    <w:rsid w:val="00997907"/>
    <w:rsid w:val="00997B0B"/>
    <w:rsid w:val="00997DE1"/>
    <w:rsid w:val="009A095B"/>
    <w:rsid w:val="009A10E0"/>
    <w:rsid w:val="009A173E"/>
    <w:rsid w:val="009A1BE6"/>
    <w:rsid w:val="009A1E22"/>
    <w:rsid w:val="009A1EDD"/>
    <w:rsid w:val="009A1FBB"/>
    <w:rsid w:val="009A24DC"/>
    <w:rsid w:val="009A2ED5"/>
    <w:rsid w:val="009A31AC"/>
    <w:rsid w:val="009A3258"/>
    <w:rsid w:val="009A3889"/>
    <w:rsid w:val="009A43E4"/>
    <w:rsid w:val="009A442C"/>
    <w:rsid w:val="009A479B"/>
    <w:rsid w:val="009A4BB0"/>
    <w:rsid w:val="009A526A"/>
    <w:rsid w:val="009A5416"/>
    <w:rsid w:val="009A64CD"/>
    <w:rsid w:val="009A69D5"/>
    <w:rsid w:val="009A78BE"/>
    <w:rsid w:val="009B0B2B"/>
    <w:rsid w:val="009B0B50"/>
    <w:rsid w:val="009B1651"/>
    <w:rsid w:val="009B1A67"/>
    <w:rsid w:val="009B1C6F"/>
    <w:rsid w:val="009B2048"/>
    <w:rsid w:val="009B2347"/>
    <w:rsid w:val="009B2618"/>
    <w:rsid w:val="009B2C46"/>
    <w:rsid w:val="009B3051"/>
    <w:rsid w:val="009B377F"/>
    <w:rsid w:val="009B3CB9"/>
    <w:rsid w:val="009B3CC5"/>
    <w:rsid w:val="009B43AD"/>
    <w:rsid w:val="009B4521"/>
    <w:rsid w:val="009B4B2E"/>
    <w:rsid w:val="009B56FF"/>
    <w:rsid w:val="009B66F3"/>
    <w:rsid w:val="009B6C84"/>
    <w:rsid w:val="009B7284"/>
    <w:rsid w:val="009B7E54"/>
    <w:rsid w:val="009C0104"/>
    <w:rsid w:val="009C053D"/>
    <w:rsid w:val="009C1529"/>
    <w:rsid w:val="009C161B"/>
    <w:rsid w:val="009C18A4"/>
    <w:rsid w:val="009C1A3A"/>
    <w:rsid w:val="009C1A3E"/>
    <w:rsid w:val="009C2136"/>
    <w:rsid w:val="009C222B"/>
    <w:rsid w:val="009C24EA"/>
    <w:rsid w:val="009C2563"/>
    <w:rsid w:val="009C2A22"/>
    <w:rsid w:val="009C3063"/>
    <w:rsid w:val="009C32E2"/>
    <w:rsid w:val="009C37D2"/>
    <w:rsid w:val="009C39F6"/>
    <w:rsid w:val="009C3BB1"/>
    <w:rsid w:val="009C3C7A"/>
    <w:rsid w:val="009C4132"/>
    <w:rsid w:val="009C41AC"/>
    <w:rsid w:val="009C4318"/>
    <w:rsid w:val="009C44B6"/>
    <w:rsid w:val="009C488A"/>
    <w:rsid w:val="009C48F5"/>
    <w:rsid w:val="009C5439"/>
    <w:rsid w:val="009C574D"/>
    <w:rsid w:val="009C61FA"/>
    <w:rsid w:val="009C6C93"/>
    <w:rsid w:val="009C6E1D"/>
    <w:rsid w:val="009C6EEA"/>
    <w:rsid w:val="009C7ABB"/>
    <w:rsid w:val="009C7B77"/>
    <w:rsid w:val="009D04EC"/>
    <w:rsid w:val="009D095A"/>
    <w:rsid w:val="009D0B1D"/>
    <w:rsid w:val="009D1EA2"/>
    <w:rsid w:val="009D1ED1"/>
    <w:rsid w:val="009D2430"/>
    <w:rsid w:val="009D24BA"/>
    <w:rsid w:val="009D2923"/>
    <w:rsid w:val="009D2ECB"/>
    <w:rsid w:val="009D325A"/>
    <w:rsid w:val="009D33DC"/>
    <w:rsid w:val="009D346A"/>
    <w:rsid w:val="009D3A47"/>
    <w:rsid w:val="009D3BBA"/>
    <w:rsid w:val="009D4553"/>
    <w:rsid w:val="009D4C9C"/>
    <w:rsid w:val="009D4FE4"/>
    <w:rsid w:val="009D50C4"/>
    <w:rsid w:val="009D5103"/>
    <w:rsid w:val="009D627C"/>
    <w:rsid w:val="009D68C3"/>
    <w:rsid w:val="009D69EC"/>
    <w:rsid w:val="009D710B"/>
    <w:rsid w:val="009D73A1"/>
    <w:rsid w:val="009D73FB"/>
    <w:rsid w:val="009D78BA"/>
    <w:rsid w:val="009D7B43"/>
    <w:rsid w:val="009E04EE"/>
    <w:rsid w:val="009E081A"/>
    <w:rsid w:val="009E1307"/>
    <w:rsid w:val="009E184F"/>
    <w:rsid w:val="009E2A2D"/>
    <w:rsid w:val="009E2D3D"/>
    <w:rsid w:val="009E32CB"/>
    <w:rsid w:val="009E32DD"/>
    <w:rsid w:val="009E34EE"/>
    <w:rsid w:val="009E35FC"/>
    <w:rsid w:val="009E3E14"/>
    <w:rsid w:val="009E422D"/>
    <w:rsid w:val="009E455A"/>
    <w:rsid w:val="009E57BA"/>
    <w:rsid w:val="009E5B0F"/>
    <w:rsid w:val="009E5E80"/>
    <w:rsid w:val="009E6963"/>
    <w:rsid w:val="009E6CB6"/>
    <w:rsid w:val="009E6FB8"/>
    <w:rsid w:val="009F02E1"/>
    <w:rsid w:val="009F0373"/>
    <w:rsid w:val="009F0380"/>
    <w:rsid w:val="009F04F2"/>
    <w:rsid w:val="009F0653"/>
    <w:rsid w:val="009F0A72"/>
    <w:rsid w:val="009F0D4B"/>
    <w:rsid w:val="009F0D79"/>
    <w:rsid w:val="009F17AE"/>
    <w:rsid w:val="009F1E7F"/>
    <w:rsid w:val="009F261E"/>
    <w:rsid w:val="009F2A13"/>
    <w:rsid w:val="009F2DE6"/>
    <w:rsid w:val="009F3962"/>
    <w:rsid w:val="009F4EA0"/>
    <w:rsid w:val="009F5028"/>
    <w:rsid w:val="009F52DE"/>
    <w:rsid w:val="009F54FA"/>
    <w:rsid w:val="009F58D4"/>
    <w:rsid w:val="009F5A90"/>
    <w:rsid w:val="009F6004"/>
    <w:rsid w:val="009F62A6"/>
    <w:rsid w:val="009F66AD"/>
    <w:rsid w:val="009F67A7"/>
    <w:rsid w:val="009F6C85"/>
    <w:rsid w:val="009F7646"/>
    <w:rsid w:val="009F7BA3"/>
    <w:rsid w:val="00A00404"/>
    <w:rsid w:val="00A006C0"/>
    <w:rsid w:val="00A00B70"/>
    <w:rsid w:val="00A00CB0"/>
    <w:rsid w:val="00A01539"/>
    <w:rsid w:val="00A01AA7"/>
    <w:rsid w:val="00A01BF6"/>
    <w:rsid w:val="00A0201B"/>
    <w:rsid w:val="00A024B7"/>
    <w:rsid w:val="00A02777"/>
    <w:rsid w:val="00A03780"/>
    <w:rsid w:val="00A049EC"/>
    <w:rsid w:val="00A04CA8"/>
    <w:rsid w:val="00A04F7F"/>
    <w:rsid w:val="00A05143"/>
    <w:rsid w:val="00A05441"/>
    <w:rsid w:val="00A05783"/>
    <w:rsid w:val="00A05C07"/>
    <w:rsid w:val="00A05D25"/>
    <w:rsid w:val="00A06615"/>
    <w:rsid w:val="00A0700D"/>
    <w:rsid w:val="00A0713F"/>
    <w:rsid w:val="00A07BC5"/>
    <w:rsid w:val="00A106B8"/>
    <w:rsid w:val="00A113B5"/>
    <w:rsid w:val="00A116CE"/>
    <w:rsid w:val="00A1190E"/>
    <w:rsid w:val="00A11AC1"/>
    <w:rsid w:val="00A122CD"/>
    <w:rsid w:val="00A1265A"/>
    <w:rsid w:val="00A1294E"/>
    <w:rsid w:val="00A1333A"/>
    <w:rsid w:val="00A136C2"/>
    <w:rsid w:val="00A13701"/>
    <w:rsid w:val="00A13DD5"/>
    <w:rsid w:val="00A13F53"/>
    <w:rsid w:val="00A14260"/>
    <w:rsid w:val="00A144DC"/>
    <w:rsid w:val="00A14691"/>
    <w:rsid w:val="00A14CB2"/>
    <w:rsid w:val="00A14F1E"/>
    <w:rsid w:val="00A15EB2"/>
    <w:rsid w:val="00A16101"/>
    <w:rsid w:val="00A16277"/>
    <w:rsid w:val="00A16AE8"/>
    <w:rsid w:val="00A2081E"/>
    <w:rsid w:val="00A20B35"/>
    <w:rsid w:val="00A2128A"/>
    <w:rsid w:val="00A21355"/>
    <w:rsid w:val="00A216F4"/>
    <w:rsid w:val="00A219C9"/>
    <w:rsid w:val="00A22BEB"/>
    <w:rsid w:val="00A22D23"/>
    <w:rsid w:val="00A22D4F"/>
    <w:rsid w:val="00A23333"/>
    <w:rsid w:val="00A233C2"/>
    <w:rsid w:val="00A23566"/>
    <w:rsid w:val="00A23589"/>
    <w:rsid w:val="00A241DB"/>
    <w:rsid w:val="00A24AD1"/>
    <w:rsid w:val="00A2562C"/>
    <w:rsid w:val="00A25896"/>
    <w:rsid w:val="00A25A59"/>
    <w:rsid w:val="00A25B96"/>
    <w:rsid w:val="00A26A45"/>
    <w:rsid w:val="00A279ED"/>
    <w:rsid w:val="00A302AD"/>
    <w:rsid w:val="00A30784"/>
    <w:rsid w:val="00A30EE6"/>
    <w:rsid w:val="00A31070"/>
    <w:rsid w:val="00A31681"/>
    <w:rsid w:val="00A31C50"/>
    <w:rsid w:val="00A322AD"/>
    <w:rsid w:val="00A33101"/>
    <w:rsid w:val="00A3360B"/>
    <w:rsid w:val="00A34145"/>
    <w:rsid w:val="00A34640"/>
    <w:rsid w:val="00A34786"/>
    <w:rsid w:val="00A34CE4"/>
    <w:rsid w:val="00A35132"/>
    <w:rsid w:val="00A36351"/>
    <w:rsid w:val="00A36DE6"/>
    <w:rsid w:val="00A372EE"/>
    <w:rsid w:val="00A37CCE"/>
    <w:rsid w:val="00A40AC8"/>
    <w:rsid w:val="00A40B4B"/>
    <w:rsid w:val="00A40EFF"/>
    <w:rsid w:val="00A414CB"/>
    <w:rsid w:val="00A41858"/>
    <w:rsid w:val="00A418D6"/>
    <w:rsid w:val="00A423BC"/>
    <w:rsid w:val="00A4255C"/>
    <w:rsid w:val="00A42EC7"/>
    <w:rsid w:val="00A43521"/>
    <w:rsid w:val="00A43A65"/>
    <w:rsid w:val="00A43FE1"/>
    <w:rsid w:val="00A44063"/>
    <w:rsid w:val="00A445B2"/>
    <w:rsid w:val="00A446DF"/>
    <w:rsid w:val="00A45059"/>
    <w:rsid w:val="00A45089"/>
    <w:rsid w:val="00A45403"/>
    <w:rsid w:val="00A4569D"/>
    <w:rsid w:val="00A459DD"/>
    <w:rsid w:val="00A45AF4"/>
    <w:rsid w:val="00A45CC5"/>
    <w:rsid w:val="00A46447"/>
    <w:rsid w:val="00A46580"/>
    <w:rsid w:val="00A4697A"/>
    <w:rsid w:val="00A46FBF"/>
    <w:rsid w:val="00A47588"/>
    <w:rsid w:val="00A4775E"/>
    <w:rsid w:val="00A47B02"/>
    <w:rsid w:val="00A50655"/>
    <w:rsid w:val="00A50F39"/>
    <w:rsid w:val="00A51B3A"/>
    <w:rsid w:val="00A520C8"/>
    <w:rsid w:val="00A52BD1"/>
    <w:rsid w:val="00A52DE9"/>
    <w:rsid w:val="00A5345E"/>
    <w:rsid w:val="00A536BD"/>
    <w:rsid w:val="00A543CE"/>
    <w:rsid w:val="00A5441E"/>
    <w:rsid w:val="00A544CF"/>
    <w:rsid w:val="00A5498B"/>
    <w:rsid w:val="00A54F27"/>
    <w:rsid w:val="00A55023"/>
    <w:rsid w:val="00A55179"/>
    <w:rsid w:val="00A55822"/>
    <w:rsid w:val="00A55C9A"/>
    <w:rsid w:val="00A56343"/>
    <w:rsid w:val="00A56A5F"/>
    <w:rsid w:val="00A56D14"/>
    <w:rsid w:val="00A57BEF"/>
    <w:rsid w:val="00A57C9F"/>
    <w:rsid w:val="00A60482"/>
    <w:rsid w:val="00A6068D"/>
    <w:rsid w:val="00A60952"/>
    <w:rsid w:val="00A60979"/>
    <w:rsid w:val="00A60B0A"/>
    <w:rsid w:val="00A60C82"/>
    <w:rsid w:val="00A6159D"/>
    <w:rsid w:val="00A61902"/>
    <w:rsid w:val="00A6248F"/>
    <w:rsid w:val="00A626A1"/>
    <w:rsid w:val="00A62EF9"/>
    <w:rsid w:val="00A635DA"/>
    <w:rsid w:val="00A63F22"/>
    <w:rsid w:val="00A6477F"/>
    <w:rsid w:val="00A64A88"/>
    <w:rsid w:val="00A64B6F"/>
    <w:rsid w:val="00A64B80"/>
    <w:rsid w:val="00A652A2"/>
    <w:rsid w:val="00A6542E"/>
    <w:rsid w:val="00A656A6"/>
    <w:rsid w:val="00A65828"/>
    <w:rsid w:val="00A65947"/>
    <w:rsid w:val="00A65E23"/>
    <w:rsid w:val="00A662B7"/>
    <w:rsid w:val="00A66461"/>
    <w:rsid w:val="00A6660A"/>
    <w:rsid w:val="00A66D20"/>
    <w:rsid w:val="00A66F8F"/>
    <w:rsid w:val="00A66FD2"/>
    <w:rsid w:val="00A673D7"/>
    <w:rsid w:val="00A67779"/>
    <w:rsid w:val="00A70F55"/>
    <w:rsid w:val="00A7123D"/>
    <w:rsid w:val="00A718E6"/>
    <w:rsid w:val="00A71B00"/>
    <w:rsid w:val="00A72572"/>
    <w:rsid w:val="00A729ED"/>
    <w:rsid w:val="00A72F88"/>
    <w:rsid w:val="00A73468"/>
    <w:rsid w:val="00A73E5A"/>
    <w:rsid w:val="00A743FF"/>
    <w:rsid w:val="00A7453F"/>
    <w:rsid w:val="00A74CB6"/>
    <w:rsid w:val="00A751BB"/>
    <w:rsid w:val="00A75382"/>
    <w:rsid w:val="00A753BB"/>
    <w:rsid w:val="00A754A0"/>
    <w:rsid w:val="00A763F7"/>
    <w:rsid w:val="00A76766"/>
    <w:rsid w:val="00A767CF"/>
    <w:rsid w:val="00A77348"/>
    <w:rsid w:val="00A77E7D"/>
    <w:rsid w:val="00A77EDF"/>
    <w:rsid w:val="00A8029B"/>
    <w:rsid w:val="00A80879"/>
    <w:rsid w:val="00A81007"/>
    <w:rsid w:val="00A816BB"/>
    <w:rsid w:val="00A8173E"/>
    <w:rsid w:val="00A8185A"/>
    <w:rsid w:val="00A81E2D"/>
    <w:rsid w:val="00A81EFE"/>
    <w:rsid w:val="00A828E6"/>
    <w:rsid w:val="00A82B20"/>
    <w:rsid w:val="00A82DA4"/>
    <w:rsid w:val="00A84AB0"/>
    <w:rsid w:val="00A8539A"/>
    <w:rsid w:val="00A863A0"/>
    <w:rsid w:val="00A866A5"/>
    <w:rsid w:val="00A868AE"/>
    <w:rsid w:val="00A86A4F"/>
    <w:rsid w:val="00A87807"/>
    <w:rsid w:val="00A90058"/>
    <w:rsid w:val="00A90275"/>
    <w:rsid w:val="00A90B85"/>
    <w:rsid w:val="00A9103C"/>
    <w:rsid w:val="00A92151"/>
    <w:rsid w:val="00A92D3B"/>
    <w:rsid w:val="00A92DC1"/>
    <w:rsid w:val="00A932A1"/>
    <w:rsid w:val="00A93458"/>
    <w:rsid w:val="00A9347A"/>
    <w:rsid w:val="00A935B4"/>
    <w:rsid w:val="00A9400F"/>
    <w:rsid w:val="00A9439A"/>
    <w:rsid w:val="00A9488C"/>
    <w:rsid w:val="00A95A0D"/>
    <w:rsid w:val="00A95FC6"/>
    <w:rsid w:val="00A96678"/>
    <w:rsid w:val="00A96BB9"/>
    <w:rsid w:val="00A97485"/>
    <w:rsid w:val="00AA0B91"/>
    <w:rsid w:val="00AA0D77"/>
    <w:rsid w:val="00AA1119"/>
    <w:rsid w:val="00AA11FF"/>
    <w:rsid w:val="00AA1438"/>
    <w:rsid w:val="00AA15F8"/>
    <w:rsid w:val="00AA1E7A"/>
    <w:rsid w:val="00AA214E"/>
    <w:rsid w:val="00AA2521"/>
    <w:rsid w:val="00AA2A77"/>
    <w:rsid w:val="00AA2E78"/>
    <w:rsid w:val="00AA2F84"/>
    <w:rsid w:val="00AA31DE"/>
    <w:rsid w:val="00AA3732"/>
    <w:rsid w:val="00AA4746"/>
    <w:rsid w:val="00AA487F"/>
    <w:rsid w:val="00AA4EBB"/>
    <w:rsid w:val="00AA4ED9"/>
    <w:rsid w:val="00AA69A1"/>
    <w:rsid w:val="00AA69B1"/>
    <w:rsid w:val="00AA6BFF"/>
    <w:rsid w:val="00AA6F3F"/>
    <w:rsid w:val="00AA7101"/>
    <w:rsid w:val="00AA7161"/>
    <w:rsid w:val="00AB0368"/>
    <w:rsid w:val="00AB1207"/>
    <w:rsid w:val="00AB13F1"/>
    <w:rsid w:val="00AB19DA"/>
    <w:rsid w:val="00AB2240"/>
    <w:rsid w:val="00AB23E9"/>
    <w:rsid w:val="00AB2698"/>
    <w:rsid w:val="00AB3940"/>
    <w:rsid w:val="00AB4F6D"/>
    <w:rsid w:val="00AB5220"/>
    <w:rsid w:val="00AB5354"/>
    <w:rsid w:val="00AB57B5"/>
    <w:rsid w:val="00AB5A82"/>
    <w:rsid w:val="00AB6654"/>
    <w:rsid w:val="00AB6683"/>
    <w:rsid w:val="00AB6BA0"/>
    <w:rsid w:val="00AB6F44"/>
    <w:rsid w:val="00AC0284"/>
    <w:rsid w:val="00AC05E7"/>
    <w:rsid w:val="00AC0901"/>
    <w:rsid w:val="00AC0B89"/>
    <w:rsid w:val="00AC0C0B"/>
    <w:rsid w:val="00AC0CD4"/>
    <w:rsid w:val="00AC1349"/>
    <w:rsid w:val="00AC17F2"/>
    <w:rsid w:val="00AC1978"/>
    <w:rsid w:val="00AC269B"/>
    <w:rsid w:val="00AC2D19"/>
    <w:rsid w:val="00AC374F"/>
    <w:rsid w:val="00AC3CEC"/>
    <w:rsid w:val="00AC41E3"/>
    <w:rsid w:val="00AC4C9A"/>
    <w:rsid w:val="00AC54C9"/>
    <w:rsid w:val="00AC612C"/>
    <w:rsid w:val="00AC75C9"/>
    <w:rsid w:val="00AC79D7"/>
    <w:rsid w:val="00AC7B6F"/>
    <w:rsid w:val="00AD038E"/>
    <w:rsid w:val="00AD0983"/>
    <w:rsid w:val="00AD0CA3"/>
    <w:rsid w:val="00AD0CB9"/>
    <w:rsid w:val="00AD0D9D"/>
    <w:rsid w:val="00AD0E19"/>
    <w:rsid w:val="00AD1023"/>
    <w:rsid w:val="00AD10C5"/>
    <w:rsid w:val="00AD18DE"/>
    <w:rsid w:val="00AD1983"/>
    <w:rsid w:val="00AD1EA9"/>
    <w:rsid w:val="00AD2363"/>
    <w:rsid w:val="00AD2A8A"/>
    <w:rsid w:val="00AD2D3B"/>
    <w:rsid w:val="00AD3716"/>
    <w:rsid w:val="00AD3846"/>
    <w:rsid w:val="00AD3A4E"/>
    <w:rsid w:val="00AD3DBB"/>
    <w:rsid w:val="00AD3E07"/>
    <w:rsid w:val="00AD42C4"/>
    <w:rsid w:val="00AD4C1C"/>
    <w:rsid w:val="00AD56D8"/>
    <w:rsid w:val="00AD5EC5"/>
    <w:rsid w:val="00AD623E"/>
    <w:rsid w:val="00AD65A9"/>
    <w:rsid w:val="00AD6B01"/>
    <w:rsid w:val="00AD73ED"/>
    <w:rsid w:val="00AD75DE"/>
    <w:rsid w:val="00AD7749"/>
    <w:rsid w:val="00AD7780"/>
    <w:rsid w:val="00AD7D53"/>
    <w:rsid w:val="00AE025F"/>
    <w:rsid w:val="00AE0846"/>
    <w:rsid w:val="00AE0BA2"/>
    <w:rsid w:val="00AE0C3A"/>
    <w:rsid w:val="00AE148B"/>
    <w:rsid w:val="00AE1666"/>
    <w:rsid w:val="00AE1C31"/>
    <w:rsid w:val="00AE2112"/>
    <w:rsid w:val="00AE25DF"/>
    <w:rsid w:val="00AE2865"/>
    <w:rsid w:val="00AE29A4"/>
    <w:rsid w:val="00AE2CE4"/>
    <w:rsid w:val="00AE2E16"/>
    <w:rsid w:val="00AE2EC8"/>
    <w:rsid w:val="00AE33B4"/>
    <w:rsid w:val="00AE40A6"/>
    <w:rsid w:val="00AE418D"/>
    <w:rsid w:val="00AE435A"/>
    <w:rsid w:val="00AE4375"/>
    <w:rsid w:val="00AE440A"/>
    <w:rsid w:val="00AE58EF"/>
    <w:rsid w:val="00AE64EA"/>
    <w:rsid w:val="00AE66CA"/>
    <w:rsid w:val="00AE69CE"/>
    <w:rsid w:val="00AE6E68"/>
    <w:rsid w:val="00AE7317"/>
    <w:rsid w:val="00AE7681"/>
    <w:rsid w:val="00AE7C2F"/>
    <w:rsid w:val="00AF04F9"/>
    <w:rsid w:val="00AF0C9C"/>
    <w:rsid w:val="00AF0C9D"/>
    <w:rsid w:val="00AF0F05"/>
    <w:rsid w:val="00AF17B6"/>
    <w:rsid w:val="00AF1AC8"/>
    <w:rsid w:val="00AF1E91"/>
    <w:rsid w:val="00AF2D09"/>
    <w:rsid w:val="00AF390B"/>
    <w:rsid w:val="00AF3CB6"/>
    <w:rsid w:val="00AF446F"/>
    <w:rsid w:val="00AF4ADB"/>
    <w:rsid w:val="00AF4DF7"/>
    <w:rsid w:val="00AF4E5D"/>
    <w:rsid w:val="00AF501B"/>
    <w:rsid w:val="00AF5357"/>
    <w:rsid w:val="00AF7235"/>
    <w:rsid w:val="00AF7938"/>
    <w:rsid w:val="00AF7A35"/>
    <w:rsid w:val="00B00494"/>
    <w:rsid w:val="00B00750"/>
    <w:rsid w:val="00B00C9F"/>
    <w:rsid w:val="00B02F98"/>
    <w:rsid w:val="00B0306F"/>
    <w:rsid w:val="00B032C4"/>
    <w:rsid w:val="00B032EE"/>
    <w:rsid w:val="00B03317"/>
    <w:rsid w:val="00B039E1"/>
    <w:rsid w:val="00B0410A"/>
    <w:rsid w:val="00B04160"/>
    <w:rsid w:val="00B043F1"/>
    <w:rsid w:val="00B04DBF"/>
    <w:rsid w:val="00B05485"/>
    <w:rsid w:val="00B05C2D"/>
    <w:rsid w:val="00B06631"/>
    <w:rsid w:val="00B06932"/>
    <w:rsid w:val="00B06B01"/>
    <w:rsid w:val="00B06D05"/>
    <w:rsid w:val="00B06E27"/>
    <w:rsid w:val="00B10476"/>
    <w:rsid w:val="00B10674"/>
    <w:rsid w:val="00B10D56"/>
    <w:rsid w:val="00B10F80"/>
    <w:rsid w:val="00B114F9"/>
    <w:rsid w:val="00B11948"/>
    <w:rsid w:val="00B11D95"/>
    <w:rsid w:val="00B12557"/>
    <w:rsid w:val="00B12D82"/>
    <w:rsid w:val="00B13B58"/>
    <w:rsid w:val="00B13D88"/>
    <w:rsid w:val="00B13FBD"/>
    <w:rsid w:val="00B14086"/>
    <w:rsid w:val="00B14138"/>
    <w:rsid w:val="00B14615"/>
    <w:rsid w:val="00B147B8"/>
    <w:rsid w:val="00B14D15"/>
    <w:rsid w:val="00B16363"/>
    <w:rsid w:val="00B1669E"/>
    <w:rsid w:val="00B167C8"/>
    <w:rsid w:val="00B16A0F"/>
    <w:rsid w:val="00B16CC6"/>
    <w:rsid w:val="00B16E14"/>
    <w:rsid w:val="00B1772B"/>
    <w:rsid w:val="00B17E38"/>
    <w:rsid w:val="00B20081"/>
    <w:rsid w:val="00B202C2"/>
    <w:rsid w:val="00B20627"/>
    <w:rsid w:val="00B20A08"/>
    <w:rsid w:val="00B20DFB"/>
    <w:rsid w:val="00B20E60"/>
    <w:rsid w:val="00B2100F"/>
    <w:rsid w:val="00B217DE"/>
    <w:rsid w:val="00B21ADA"/>
    <w:rsid w:val="00B21CFB"/>
    <w:rsid w:val="00B21E88"/>
    <w:rsid w:val="00B220D6"/>
    <w:rsid w:val="00B225A4"/>
    <w:rsid w:val="00B22F05"/>
    <w:rsid w:val="00B233E8"/>
    <w:rsid w:val="00B234DE"/>
    <w:rsid w:val="00B23BF7"/>
    <w:rsid w:val="00B24BC3"/>
    <w:rsid w:val="00B25062"/>
    <w:rsid w:val="00B253B4"/>
    <w:rsid w:val="00B257AC"/>
    <w:rsid w:val="00B25927"/>
    <w:rsid w:val="00B259F0"/>
    <w:rsid w:val="00B2619E"/>
    <w:rsid w:val="00B2684C"/>
    <w:rsid w:val="00B27483"/>
    <w:rsid w:val="00B2768B"/>
    <w:rsid w:val="00B27D34"/>
    <w:rsid w:val="00B27EA9"/>
    <w:rsid w:val="00B3013F"/>
    <w:rsid w:val="00B303D1"/>
    <w:rsid w:val="00B31F51"/>
    <w:rsid w:val="00B32018"/>
    <w:rsid w:val="00B321BE"/>
    <w:rsid w:val="00B327CD"/>
    <w:rsid w:val="00B32A43"/>
    <w:rsid w:val="00B33636"/>
    <w:rsid w:val="00B3366E"/>
    <w:rsid w:val="00B33F74"/>
    <w:rsid w:val="00B343AD"/>
    <w:rsid w:val="00B353CC"/>
    <w:rsid w:val="00B361D1"/>
    <w:rsid w:val="00B362A2"/>
    <w:rsid w:val="00B362C8"/>
    <w:rsid w:val="00B3630A"/>
    <w:rsid w:val="00B36E3E"/>
    <w:rsid w:val="00B4016F"/>
    <w:rsid w:val="00B40591"/>
    <w:rsid w:val="00B40D42"/>
    <w:rsid w:val="00B41D46"/>
    <w:rsid w:val="00B41D96"/>
    <w:rsid w:val="00B41F24"/>
    <w:rsid w:val="00B41FDC"/>
    <w:rsid w:val="00B425B9"/>
    <w:rsid w:val="00B42DD7"/>
    <w:rsid w:val="00B4372C"/>
    <w:rsid w:val="00B43A8D"/>
    <w:rsid w:val="00B441B7"/>
    <w:rsid w:val="00B442F7"/>
    <w:rsid w:val="00B44349"/>
    <w:rsid w:val="00B4513D"/>
    <w:rsid w:val="00B45348"/>
    <w:rsid w:val="00B4535D"/>
    <w:rsid w:val="00B45629"/>
    <w:rsid w:val="00B45A66"/>
    <w:rsid w:val="00B45AF7"/>
    <w:rsid w:val="00B46207"/>
    <w:rsid w:val="00B46221"/>
    <w:rsid w:val="00B46C27"/>
    <w:rsid w:val="00B46C53"/>
    <w:rsid w:val="00B46CB2"/>
    <w:rsid w:val="00B46EE8"/>
    <w:rsid w:val="00B47547"/>
    <w:rsid w:val="00B50204"/>
    <w:rsid w:val="00B507B9"/>
    <w:rsid w:val="00B50AFB"/>
    <w:rsid w:val="00B50E56"/>
    <w:rsid w:val="00B512B7"/>
    <w:rsid w:val="00B5134D"/>
    <w:rsid w:val="00B52047"/>
    <w:rsid w:val="00B524FA"/>
    <w:rsid w:val="00B524FE"/>
    <w:rsid w:val="00B526F1"/>
    <w:rsid w:val="00B527E4"/>
    <w:rsid w:val="00B528D0"/>
    <w:rsid w:val="00B5290D"/>
    <w:rsid w:val="00B52FCF"/>
    <w:rsid w:val="00B548A1"/>
    <w:rsid w:val="00B549BA"/>
    <w:rsid w:val="00B54F89"/>
    <w:rsid w:val="00B55744"/>
    <w:rsid w:val="00B5602F"/>
    <w:rsid w:val="00B574A8"/>
    <w:rsid w:val="00B57B92"/>
    <w:rsid w:val="00B6031E"/>
    <w:rsid w:val="00B6050A"/>
    <w:rsid w:val="00B60A2F"/>
    <w:rsid w:val="00B60E17"/>
    <w:rsid w:val="00B61232"/>
    <w:rsid w:val="00B615BA"/>
    <w:rsid w:val="00B61BC2"/>
    <w:rsid w:val="00B61DE9"/>
    <w:rsid w:val="00B622B6"/>
    <w:rsid w:val="00B62A24"/>
    <w:rsid w:val="00B62B00"/>
    <w:rsid w:val="00B63000"/>
    <w:rsid w:val="00B63440"/>
    <w:rsid w:val="00B63518"/>
    <w:rsid w:val="00B63614"/>
    <w:rsid w:val="00B644C0"/>
    <w:rsid w:val="00B6454D"/>
    <w:rsid w:val="00B6464A"/>
    <w:rsid w:val="00B64694"/>
    <w:rsid w:val="00B64C66"/>
    <w:rsid w:val="00B64F21"/>
    <w:rsid w:val="00B657D7"/>
    <w:rsid w:val="00B6607E"/>
    <w:rsid w:val="00B66099"/>
    <w:rsid w:val="00B66293"/>
    <w:rsid w:val="00B66914"/>
    <w:rsid w:val="00B66BCE"/>
    <w:rsid w:val="00B67077"/>
    <w:rsid w:val="00B67406"/>
    <w:rsid w:val="00B6762A"/>
    <w:rsid w:val="00B67A41"/>
    <w:rsid w:val="00B67A97"/>
    <w:rsid w:val="00B67C50"/>
    <w:rsid w:val="00B70141"/>
    <w:rsid w:val="00B7021F"/>
    <w:rsid w:val="00B70C82"/>
    <w:rsid w:val="00B71722"/>
    <w:rsid w:val="00B723D7"/>
    <w:rsid w:val="00B72A66"/>
    <w:rsid w:val="00B72AE0"/>
    <w:rsid w:val="00B7398C"/>
    <w:rsid w:val="00B73E7F"/>
    <w:rsid w:val="00B749DE"/>
    <w:rsid w:val="00B74AF5"/>
    <w:rsid w:val="00B75525"/>
    <w:rsid w:val="00B7574D"/>
    <w:rsid w:val="00B766E2"/>
    <w:rsid w:val="00B76DF2"/>
    <w:rsid w:val="00B76F8F"/>
    <w:rsid w:val="00B77A36"/>
    <w:rsid w:val="00B77CDA"/>
    <w:rsid w:val="00B77EA0"/>
    <w:rsid w:val="00B801AD"/>
    <w:rsid w:val="00B80B02"/>
    <w:rsid w:val="00B81808"/>
    <w:rsid w:val="00B82346"/>
    <w:rsid w:val="00B82665"/>
    <w:rsid w:val="00B82B70"/>
    <w:rsid w:val="00B82C6B"/>
    <w:rsid w:val="00B83114"/>
    <w:rsid w:val="00B831EC"/>
    <w:rsid w:val="00B832CD"/>
    <w:rsid w:val="00B83346"/>
    <w:rsid w:val="00B83610"/>
    <w:rsid w:val="00B8455F"/>
    <w:rsid w:val="00B845F3"/>
    <w:rsid w:val="00B848BF"/>
    <w:rsid w:val="00B84E10"/>
    <w:rsid w:val="00B853A3"/>
    <w:rsid w:val="00B85568"/>
    <w:rsid w:val="00B86A1D"/>
    <w:rsid w:val="00B8741F"/>
    <w:rsid w:val="00B874F9"/>
    <w:rsid w:val="00B87576"/>
    <w:rsid w:val="00B8799F"/>
    <w:rsid w:val="00B87B07"/>
    <w:rsid w:val="00B90999"/>
    <w:rsid w:val="00B90E79"/>
    <w:rsid w:val="00B9161A"/>
    <w:rsid w:val="00B916AF"/>
    <w:rsid w:val="00B91B5B"/>
    <w:rsid w:val="00B9321F"/>
    <w:rsid w:val="00B93372"/>
    <w:rsid w:val="00B93945"/>
    <w:rsid w:val="00B93ABD"/>
    <w:rsid w:val="00B93EEA"/>
    <w:rsid w:val="00B94289"/>
    <w:rsid w:val="00B94929"/>
    <w:rsid w:val="00B9503E"/>
    <w:rsid w:val="00B95C98"/>
    <w:rsid w:val="00B95DB4"/>
    <w:rsid w:val="00B96506"/>
    <w:rsid w:val="00B96F7C"/>
    <w:rsid w:val="00B97CC7"/>
    <w:rsid w:val="00BA01F6"/>
    <w:rsid w:val="00BA05E1"/>
    <w:rsid w:val="00BA0D35"/>
    <w:rsid w:val="00BA10BF"/>
    <w:rsid w:val="00BA14FD"/>
    <w:rsid w:val="00BA1637"/>
    <w:rsid w:val="00BA2209"/>
    <w:rsid w:val="00BA2B23"/>
    <w:rsid w:val="00BA4F0F"/>
    <w:rsid w:val="00BA5257"/>
    <w:rsid w:val="00BA55FD"/>
    <w:rsid w:val="00BA64CC"/>
    <w:rsid w:val="00BA657A"/>
    <w:rsid w:val="00BA6A13"/>
    <w:rsid w:val="00BA6B60"/>
    <w:rsid w:val="00BA72D6"/>
    <w:rsid w:val="00BA7DCC"/>
    <w:rsid w:val="00BA7DCF"/>
    <w:rsid w:val="00BA7E52"/>
    <w:rsid w:val="00BA7F1B"/>
    <w:rsid w:val="00BB01F1"/>
    <w:rsid w:val="00BB02A5"/>
    <w:rsid w:val="00BB030F"/>
    <w:rsid w:val="00BB06A3"/>
    <w:rsid w:val="00BB06C9"/>
    <w:rsid w:val="00BB2046"/>
    <w:rsid w:val="00BB2207"/>
    <w:rsid w:val="00BB2251"/>
    <w:rsid w:val="00BB2687"/>
    <w:rsid w:val="00BB294A"/>
    <w:rsid w:val="00BB29DB"/>
    <w:rsid w:val="00BB327C"/>
    <w:rsid w:val="00BB423A"/>
    <w:rsid w:val="00BB42F3"/>
    <w:rsid w:val="00BB435A"/>
    <w:rsid w:val="00BB438D"/>
    <w:rsid w:val="00BB44AD"/>
    <w:rsid w:val="00BB48EE"/>
    <w:rsid w:val="00BB4A21"/>
    <w:rsid w:val="00BB4B39"/>
    <w:rsid w:val="00BB4EA8"/>
    <w:rsid w:val="00BB519B"/>
    <w:rsid w:val="00BB5488"/>
    <w:rsid w:val="00BB6153"/>
    <w:rsid w:val="00BB6715"/>
    <w:rsid w:val="00BB73A3"/>
    <w:rsid w:val="00BB756A"/>
    <w:rsid w:val="00BC0152"/>
    <w:rsid w:val="00BC077E"/>
    <w:rsid w:val="00BC09BD"/>
    <w:rsid w:val="00BC0DC6"/>
    <w:rsid w:val="00BC0E32"/>
    <w:rsid w:val="00BC103A"/>
    <w:rsid w:val="00BC1411"/>
    <w:rsid w:val="00BC146F"/>
    <w:rsid w:val="00BC1A04"/>
    <w:rsid w:val="00BC1C68"/>
    <w:rsid w:val="00BC229F"/>
    <w:rsid w:val="00BC23BE"/>
    <w:rsid w:val="00BC2525"/>
    <w:rsid w:val="00BC26B2"/>
    <w:rsid w:val="00BC2788"/>
    <w:rsid w:val="00BC30C4"/>
    <w:rsid w:val="00BC3303"/>
    <w:rsid w:val="00BC3790"/>
    <w:rsid w:val="00BC389C"/>
    <w:rsid w:val="00BC3AEF"/>
    <w:rsid w:val="00BC41A4"/>
    <w:rsid w:val="00BC550F"/>
    <w:rsid w:val="00BC589D"/>
    <w:rsid w:val="00BC689F"/>
    <w:rsid w:val="00BC701F"/>
    <w:rsid w:val="00BC79A2"/>
    <w:rsid w:val="00BC79CD"/>
    <w:rsid w:val="00BC7C07"/>
    <w:rsid w:val="00BC7F31"/>
    <w:rsid w:val="00BD02BD"/>
    <w:rsid w:val="00BD0C85"/>
    <w:rsid w:val="00BD0FFD"/>
    <w:rsid w:val="00BD1147"/>
    <w:rsid w:val="00BD235F"/>
    <w:rsid w:val="00BD2727"/>
    <w:rsid w:val="00BD2C18"/>
    <w:rsid w:val="00BD3221"/>
    <w:rsid w:val="00BD3B66"/>
    <w:rsid w:val="00BD4B20"/>
    <w:rsid w:val="00BD4FD6"/>
    <w:rsid w:val="00BD52DC"/>
    <w:rsid w:val="00BD6076"/>
    <w:rsid w:val="00BD6373"/>
    <w:rsid w:val="00BD6712"/>
    <w:rsid w:val="00BD69FB"/>
    <w:rsid w:val="00BD739B"/>
    <w:rsid w:val="00BE0B17"/>
    <w:rsid w:val="00BE0FD5"/>
    <w:rsid w:val="00BE11CA"/>
    <w:rsid w:val="00BE120B"/>
    <w:rsid w:val="00BE1346"/>
    <w:rsid w:val="00BE166E"/>
    <w:rsid w:val="00BE19D0"/>
    <w:rsid w:val="00BE1EEC"/>
    <w:rsid w:val="00BE23CC"/>
    <w:rsid w:val="00BE261C"/>
    <w:rsid w:val="00BE2D1A"/>
    <w:rsid w:val="00BE2E16"/>
    <w:rsid w:val="00BE314A"/>
    <w:rsid w:val="00BE32C1"/>
    <w:rsid w:val="00BE359A"/>
    <w:rsid w:val="00BE42BD"/>
    <w:rsid w:val="00BE4964"/>
    <w:rsid w:val="00BE4F91"/>
    <w:rsid w:val="00BE5580"/>
    <w:rsid w:val="00BE5D30"/>
    <w:rsid w:val="00BE65D4"/>
    <w:rsid w:val="00BE68AC"/>
    <w:rsid w:val="00BE7142"/>
    <w:rsid w:val="00BE74F9"/>
    <w:rsid w:val="00BE7642"/>
    <w:rsid w:val="00BF0443"/>
    <w:rsid w:val="00BF0A9F"/>
    <w:rsid w:val="00BF0B73"/>
    <w:rsid w:val="00BF0BE1"/>
    <w:rsid w:val="00BF0C20"/>
    <w:rsid w:val="00BF2686"/>
    <w:rsid w:val="00BF2922"/>
    <w:rsid w:val="00BF33DB"/>
    <w:rsid w:val="00BF3CC2"/>
    <w:rsid w:val="00BF3FCA"/>
    <w:rsid w:val="00BF4BC2"/>
    <w:rsid w:val="00BF5171"/>
    <w:rsid w:val="00BF557B"/>
    <w:rsid w:val="00BF56D8"/>
    <w:rsid w:val="00BF62BF"/>
    <w:rsid w:val="00BF6714"/>
    <w:rsid w:val="00BF6C34"/>
    <w:rsid w:val="00BF71F1"/>
    <w:rsid w:val="00BF7E95"/>
    <w:rsid w:val="00BF7FC2"/>
    <w:rsid w:val="00C002AB"/>
    <w:rsid w:val="00C015DB"/>
    <w:rsid w:val="00C01D5B"/>
    <w:rsid w:val="00C02A4F"/>
    <w:rsid w:val="00C0301D"/>
    <w:rsid w:val="00C037B7"/>
    <w:rsid w:val="00C039C1"/>
    <w:rsid w:val="00C03EE5"/>
    <w:rsid w:val="00C042C9"/>
    <w:rsid w:val="00C0515D"/>
    <w:rsid w:val="00C05DA8"/>
    <w:rsid w:val="00C05F1A"/>
    <w:rsid w:val="00C06184"/>
    <w:rsid w:val="00C06328"/>
    <w:rsid w:val="00C067F3"/>
    <w:rsid w:val="00C06849"/>
    <w:rsid w:val="00C0694E"/>
    <w:rsid w:val="00C06A1F"/>
    <w:rsid w:val="00C07132"/>
    <w:rsid w:val="00C07260"/>
    <w:rsid w:val="00C07294"/>
    <w:rsid w:val="00C074C4"/>
    <w:rsid w:val="00C074D1"/>
    <w:rsid w:val="00C078A9"/>
    <w:rsid w:val="00C104BB"/>
    <w:rsid w:val="00C10E6F"/>
    <w:rsid w:val="00C10EA2"/>
    <w:rsid w:val="00C1115B"/>
    <w:rsid w:val="00C115FA"/>
    <w:rsid w:val="00C11706"/>
    <w:rsid w:val="00C121BD"/>
    <w:rsid w:val="00C125F7"/>
    <w:rsid w:val="00C12767"/>
    <w:rsid w:val="00C12B3A"/>
    <w:rsid w:val="00C12F2E"/>
    <w:rsid w:val="00C1342D"/>
    <w:rsid w:val="00C13A80"/>
    <w:rsid w:val="00C13B4B"/>
    <w:rsid w:val="00C13EAC"/>
    <w:rsid w:val="00C14282"/>
    <w:rsid w:val="00C14490"/>
    <w:rsid w:val="00C14634"/>
    <w:rsid w:val="00C14BB5"/>
    <w:rsid w:val="00C1533F"/>
    <w:rsid w:val="00C15388"/>
    <w:rsid w:val="00C15572"/>
    <w:rsid w:val="00C15978"/>
    <w:rsid w:val="00C15E2D"/>
    <w:rsid w:val="00C163A5"/>
    <w:rsid w:val="00C16519"/>
    <w:rsid w:val="00C16BFE"/>
    <w:rsid w:val="00C17224"/>
    <w:rsid w:val="00C172AB"/>
    <w:rsid w:val="00C17969"/>
    <w:rsid w:val="00C17A37"/>
    <w:rsid w:val="00C17DC1"/>
    <w:rsid w:val="00C20137"/>
    <w:rsid w:val="00C201E1"/>
    <w:rsid w:val="00C20370"/>
    <w:rsid w:val="00C205DB"/>
    <w:rsid w:val="00C20D6F"/>
    <w:rsid w:val="00C21278"/>
    <w:rsid w:val="00C22436"/>
    <w:rsid w:val="00C23678"/>
    <w:rsid w:val="00C24469"/>
    <w:rsid w:val="00C24618"/>
    <w:rsid w:val="00C246C6"/>
    <w:rsid w:val="00C24CC9"/>
    <w:rsid w:val="00C25041"/>
    <w:rsid w:val="00C25FB8"/>
    <w:rsid w:val="00C26025"/>
    <w:rsid w:val="00C2602B"/>
    <w:rsid w:val="00C271A7"/>
    <w:rsid w:val="00C2734D"/>
    <w:rsid w:val="00C27490"/>
    <w:rsid w:val="00C2767C"/>
    <w:rsid w:val="00C30689"/>
    <w:rsid w:val="00C30AFF"/>
    <w:rsid w:val="00C30F3C"/>
    <w:rsid w:val="00C31AA2"/>
    <w:rsid w:val="00C31EB3"/>
    <w:rsid w:val="00C32503"/>
    <w:rsid w:val="00C3272F"/>
    <w:rsid w:val="00C3277C"/>
    <w:rsid w:val="00C3290A"/>
    <w:rsid w:val="00C32A2A"/>
    <w:rsid w:val="00C33BFC"/>
    <w:rsid w:val="00C33E1A"/>
    <w:rsid w:val="00C3408E"/>
    <w:rsid w:val="00C3481A"/>
    <w:rsid w:val="00C3487E"/>
    <w:rsid w:val="00C34A50"/>
    <w:rsid w:val="00C34B69"/>
    <w:rsid w:val="00C3502F"/>
    <w:rsid w:val="00C357BF"/>
    <w:rsid w:val="00C359A8"/>
    <w:rsid w:val="00C36992"/>
    <w:rsid w:val="00C36A38"/>
    <w:rsid w:val="00C36CBB"/>
    <w:rsid w:val="00C37244"/>
    <w:rsid w:val="00C37450"/>
    <w:rsid w:val="00C37EAC"/>
    <w:rsid w:val="00C40339"/>
    <w:rsid w:val="00C40D28"/>
    <w:rsid w:val="00C41C96"/>
    <w:rsid w:val="00C4201B"/>
    <w:rsid w:val="00C42218"/>
    <w:rsid w:val="00C4261D"/>
    <w:rsid w:val="00C427D3"/>
    <w:rsid w:val="00C428F5"/>
    <w:rsid w:val="00C432AE"/>
    <w:rsid w:val="00C43552"/>
    <w:rsid w:val="00C43905"/>
    <w:rsid w:val="00C43E36"/>
    <w:rsid w:val="00C44991"/>
    <w:rsid w:val="00C44EFF"/>
    <w:rsid w:val="00C450DB"/>
    <w:rsid w:val="00C45294"/>
    <w:rsid w:val="00C45635"/>
    <w:rsid w:val="00C45694"/>
    <w:rsid w:val="00C458F1"/>
    <w:rsid w:val="00C45C2E"/>
    <w:rsid w:val="00C46214"/>
    <w:rsid w:val="00C46ED5"/>
    <w:rsid w:val="00C472D2"/>
    <w:rsid w:val="00C4740A"/>
    <w:rsid w:val="00C474C2"/>
    <w:rsid w:val="00C4754D"/>
    <w:rsid w:val="00C47557"/>
    <w:rsid w:val="00C50007"/>
    <w:rsid w:val="00C5007D"/>
    <w:rsid w:val="00C50239"/>
    <w:rsid w:val="00C503E7"/>
    <w:rsid w:val="00C510FC"/>
    <w:rsid w:val="00C519A1"/>
    <w:rsid w:val="00C51DEF"/>
    <w:rsid w:val="00C520D1"/>
    <w:rsid w:val="00C526BA"/>
    <w:rsid w:val="00C52745"/>
    <w:rsid w:val="00C53114"/>
    <w:rsid w:val="00C534CF"/>
    <w:rsid w:val="00C535C4"/>
    <w:rsid w:val="00C53B18"/>
    <w:rsid w:val="00C53B98"/>
    <w:rsid w:val="00C53FF0"/>
    <w:rsid w:val="00C549AA"/>
    <w:rsid w:val="00C55030"/>
    <w:rsid w:val="00C55710"/>
    <w:rsid w:val="00C557E4"/>
    <w:rsid w:val="00C55CED"/>
    <w:rsid w:val="00C5608B"/>
    <w:rsid w:val="00C56387"/>
    <w:rsid w:val="00C56741"/>
    <w:rsid w:val="00C5678E"/>
    <w:rsid w:val="00C56A46"/>
    <w:rsid w:val="00C56E3B"/>
    <w:rsid w:val="00C57116"/>
    <w:rsid w:val="00C57B86"/>
    <w:rsid w:val="00C60E96"/>
    <w:rsid w:val="00C61C74"/>
    <w:rsid w:val="00C61FE4"/>
    <w:rsid w:val="00C62570"/>
    <w:rsid w:val="00C627AF"/>
    <w:rsid w:val="00C62B1D"/>
    <w:rsid w:val="00C62D77"/>
    <w:rsid w:val="00C62F5D"/>
    <w:rsid w:val="00C62FD6"/>
    <w:rsid w:val="00C6348A"/>
    <w:rsid w:val="00C63829"/>
    <w:rsid w:val="00C638E4"/>
    <w:rsid w:val="00C64155"/>
    <w:rsid w:val="00C64633"/>
    <w:rsid w:val="00C64B18"/>
    <w:rsid w:val="00C64C7E"/>
    <w:rsid w:val="00C6513B"/>
    <w:rsid w:val="00C655D6"/>
    <w:rsid w:val="00C65712"/>
    <w:rsid w:val="00C65EA4"/>
    <w:rsid w:val="00C660AA"/>
    <w:rsid w:val="00C66551"/>
    <w:rsid w:val="00C668A1"/>
    <w:rsid w:val="00C66948"/>
    <w:rsid w:val="00C67F4D"/>
    <w:rsid w:val="00C70138"/>
    <w:rsid w:val="00C70963"/>
    <w:rsid w:val="00C71997"/>
    <w:rsid w:val="00C71D5B"/>
    <w:rsid w:val="00C72694"/>
    <w:rsid w:val="00C729F5"/>
    <w:rsid w:val="00C72C3E"/>
    <w:rsid w:val="00C72DA5"/>
    <w:rsid w:val="00C732C0"/>
    <w:rsid w:val="00C73905"/>
    <w:rsid w:val="00C73A86"/>
    <w:rsid w:val="00C73CED"/>
    <w:rsid w:val="00C740CB"/>
    <w:rsid w:val="00C74110"/>
    <w:rsid w:val="00C745DA"/>
    <w:rsid w:val="00C746A5"/>
    <w:rsid w:val="00C75A44"/>
    <w:rsid w:val="00C75A5B"/>
    <w:rsid w:val="00C762E6"/>
    <w:rsid w:val="00C76364"/>
    <w:rsid w:val="00C769ED"/>
    <w:rsid w:val="00C7742C"/>
    <w:rsid w:val="00C8009F"/>
    <w:rsid w:val="00C804D3"/>
    <w:rsid w:val="00C811D9"/>
    <w:rsid w:val="00C81470"/>
    <w:rsid w:val="00C81A38"/>
    <w:rsid w:val="00C81D55"/>
    <w:rsid w:val="00C82072"/>
    <w:rsid w:val="00C824CA"/>
    <w:rsid w:val="00C825CB"/>
    <w:rsid w:val="00C82800"/>
    <w:rsid w:val="00C829EB"/>
    <w:rsid w:val="00C82B1D"/>
    <w:rsid w:val="00C82E73"/>
    <w:rsid w:val="00C83F8B"/>
    <w:rsid w:val="00C84B51"/>
    <w:rsid w:val="00C853F4"/>
    <w:rsid w:val="00C86374"/>
    <w:rsid w:val="00C86BE1"/>
    <w:rsid w:val="00C86FF2"/>
    <w:rsid w:val="00C8714F"/>
    <w:rsid w:val="00C874B7"/>
    <w:rsid w:val="00C874BD"/>
    <w:rsid w:val="00C87845"/>
    <w:rsid w:val="00C878AF"/>
    <w:rsid w:val="00C8792C"/>
    <w:rsid w:val="00C903AF"/>
    <w:rsid w:val="00C90D10"/>
    <w:rsid w:val="00C90FBA"/>
    <w:rsid w:val="00C914C7"/>
    <w:rsid w:val="00C91C53"/>
    <w:rsid w:val="00C92266"/>
    <w:rsid w:val="00C92441"/>
    <w:rsid w:val="00C92A03"/>
    <w:rsid w:val="00C92B4B"/>
    <w:rsid w:val="00C92EAE"/>
    <w:rsid w:val="00C9314D"/>
    <w:rsid w:val="00C936AD"/>
    <w:rsid w:val="00C9416E"/>
    <w:rsid w:val="00C9437E"/>
    <w:rsid w:val="00C9540C"/>
    <w:rsid w:val="00C95547"/>
    <w:rsid w:val="00C955C1"/>
    <w:rsid w:val="00C95752"/>
    <w:rsid w:val="00C95B4A"/>
    <w:rsid w:val="00C96616"/>
    <w:rsid w:val="00C9695C"/>
    <w:rsid w:val="00C9786D"/>
    <w:rsid w:val="00C97BE2"/>
    <w:rsid w:val="00C97C10"/>
    <w:rsid w:val="00CA0E7E"/>
    <w:rsid w:val="00CA1757"/>
    <w:rsid w:val="00CA231F"/>
    <w:rsid w:val="00CA298B"/>
    <w:rsid w:val="00CA3289"/>
    <w:rsid w:val="00CA3352"/>
    <w:rsid w:val="00CA336D"/>
    <w:rsid w:val="00CA37AB"/>
    <w:rsid w:val="00CA3C2B"/>
    <w:rsid w:val="00CA3CF6"/>
    <w:rsid w:val="00CA40FD"/>
    <w:rsid w:val="00CA4A3B"/>
    <w:rsid w:val="00CA4EC8"/>
    <w:rsid w:val="00CA5200"/>
    <w:rsid w:val="00CA5288"/>
    <w:rsid w:val="00CA574D"/>
    <w:rsid w:val="00CA61BD"/>
    <w:rsid w:val="00CA6394"/>
    <w:rsid w:val="00CA67F3"/>
    <w:rsid w:val="00CA6CF0"/>
    <w:rsid w:val="00CA6E7F"/>
    <w:rsid w:val="00CA73A6"/>
    <w:rsid w:val="00CA74DD"/>
    <w:rsid w:val="00CA76A6"/>
    <w:rsid w:val="00CA7AA5"/>
    <w:rsid w:val="00CB0157"/>
    <w:rsid w:val="00CB03E5"/>
    <w:rsid w:val="00CB0BAD"/>
    <w:rsid w:val="00CB0F5E"/>
    <w:rsid w:val="00CB1899"/>
    <w:rsid w:val="00CB1976"/>
    <w:rsid w:val="00CB1BAD"/>
    <w:rsid w:val="00CB1FBC"/>
    <w:rsid w:val="00CB2276"/>
    <w:rsid w:val="00CB2C97"/>
    <w:rsid w:val="00CB2D3A"/>
    <w:rsid w:val="00CB3165"/>
    <w:rsid w:val="00CB3278"/>
    <w:rsid w:val="00CB341B"/>
    <w:rsid w:val="00CB349B"/>
    <w:rsid w:val="00CB4132"/>
    <w:rsid w:val="00CB4252"/>
    <w:rsid w:val="00CB453F"/>
    <w:rsid w:val="00CB4B0A"/>
    <w:rsid w:val="00CB50B8"/>
    <w:rsid w:val="00CB54AC"/>
    <w:rsid w:val="00CB5771"/>
    <w:rsid w:val="00CB64E0"/>
    <w:rsid w:val="00CB7162"/>
    <w:rsid w:val="00CB7A30"/>
    <w:rsid w:val="00CC0294"/>
    <w:rsid w:val="00CC0E16"/>
    <w:rsid w:val="00CC1AC1"/>
    <w:rsid w:val="00CC1E03"/>
    <w:rsid w:val="00CC1F9A"/>
    <w:rsid w:val="00CC27BB"/>
    <w:rsid w:val="00CC298B"/>
    <w:rsid w:val="00CC2999"/>
    <w:rsid w:val="00CC3682"/>
    <w:rsid w:val="00CC3CD5"/>
    <w:rsid w:val="00CC3D8A"/>
    <w:rsid w:val="00CC43E1"/>
    <w:rsid w:val="00CC47F3"/>
    <w:rsid w:val="00CC580E"/>
    <w:rsid w:val="00CC5883"/>
    <w:rsid w:val="00CC5CBB"/>
    <w:rsid w:val="00CC684A"/>
    <w:rsid w:val="00CC6ED5"/>
    <w:rsid w:val="00CC71A5"/>
    <w:rsid w:val="00CC72DD"/>
    <w:rsid w:val="00CC7359"/>
    <w:rsid w:val="00CC788E"/>
    <w:rsid w:val="00CC7C7A"/>
    <w:rsid w:val="00CD04CD"/>
    <w:rsid w:val="00CD0D06"/>
    <w:rsid w:val="00CD0D3D"/>
    <w:rsid w:val="00CD0E05"/>
    <w:rsid w:val="00CD0F92"/>
    <w:rsid w:val="00CD1281"/>
    <w:rsid w:val="00CD16C5"/>
    <w:rsid w:val="00CD1A05"/>
    <w:rsid w:val="00CD1EC6"/>
    <w:rsid w:val="00CD212D"/>
    <w:rsid w:val="00CD240A"/>
    <w:rsid w:val="00CD2616"/>
    <w:rsid w:val="00CD267B"/>
    <w:rsid w:val="00CD2BD5"/>
    <w:rsid w:val="00CD34B6"/>
    <w:rsid w:val="00CD35A1"/>
    <w:rsid w:val="00CD3E27"/>
    <w:rsid w:val="00CD3F8B"/>
    <w:rsid w:val="00CD4866"/>
    <w:rsid w:val="00CD4A3F"/>
    <w:rsid w:val="00CD4CE1"/>
    <w:rsid w:val="00CD5281"/>
    <w:rsid w:val="00CD54CE"/>
    <w:rsid w:val="00CD54E1"/>
    <w:rsid w:val="00CD57FC"/>
    <w:rsid w:val="00CD5B93"/>
    <w:rsid w:val="00CD6D7C"/>
    <w:rsid w:val="00CD7519"/>
    <w:rsid w:val="00CD78FC"/>
    <w:rsid w:val="00CD7ADF"/>
    <w:rsid w:val="00CD7F44"/>
    <w:rsid w:val="00CE0AE2"/>
    <w:rsid w:val="00CE0F50"/>
    <w:rsid w:val="00CE1097"/>
    <w:rsid w:val="00CE14D5"/>
    <w:rsid w:val="00CE1CE8"/>
    <w:rsid w:val="00CE256B"/>
    <w:rsid w:val="00CE2CEC"/>
    <w:rsid w:val="00CE31DF"/>
    <w:rsid w:val="00CE3212"/>
    <w:rsid w:val="00CE4083"/>
    <w:rsid w:val="00CE4155"/>
    <w:rsid w:val="00CE41D5"/>
    <w:rsid w:val="00CE44D5"/>
    <w:rsid w:val="00CE4515"/>
    <w:rsid w:val="00CE4857"/>
    <w:rsid w:val="00CE4D95"/>
    <w:rsid w:val="00CE4EF6"/>
    <w:rsid w:val="00CE5276"/>
    <w:rsid w:val="00CE5A62"/>
    <w:rsid w:val="00CE5AF5"/>
    <w:rsid w:val="00CE5E19"/>
    <w:rsid w:val="00CE5E56"/>
    <w:rsid w:val="00CE6425"/>
    <w:rsid w:val="00CE6738"/>
    <w:rsid w:val="00CE73AB"/>
    <w:rsid w:val="00CE7EBD"/>
    <w:rsid w:val="00CE7FC6"/>
    <w:rsid w:val="00CF042D"/>
    <w:rsid w:val="00CF07CE"/>
    <w:rsid w:val="00CF0855"/>
    <w:rsid w:val="00CF0F2A"/>
    <w:rsid w:val="00CF12D3"/>
    <w:rsid w:val="00CF19E1"/>
    <w:rsid w:val="00CF1C06"/>
    <w:rsid w:val="00CF1DA4"/>
    <w:rsid w:val="00CF1E98"/>
    <w:rsid w:val="00CF1FD8"/>
    <w:rsid w:val="00CF260B"/>
    <w:rsid w:val="00CF2B4E"/>
    <w:rsid w:val="00CF2CC2"/>
    <w:rsid w:val="00CF2F80"/>
    <w:rsid w:val="00CF30F4"/>
    <w:rsid w:val="00CF3128"/>
    <w:rsid w:val="00CF371F"/>
    <w:rsid w:val="00CF3ED0"/>
    <w:rsid w:val="00CF495D"/>
    <w:rsid w:val="00CF4BE9"/>
    <w:rsid w:val="00CF5557"/>
    <w:rsid w:val="00CF5A8E"/>
    <w:rsid w:val="00CF5AB5"/>
    <w:rsid w:val="00CF5C4F"/>
    <w:rsid w:val="00CF616A"/>
    <w:rsid w:val="00CF6ADD"/>
    <w:rsid w:val="00CF6E24"/>
    <w:rsid w:val="00CF7578"/>
    <w:rsid w:val="00CF7AE0"/>
    <w:rsid w:val="00CF7EA7"/>
    <w:rsid w:val="00D00073"/>
    <w:rsid w:val="00D0089E"/>
    <w:rsid w:val="00D00B50"/>
    <w:rsid w:val="00D01413"/>
    <w:rsid w:val="00D01C48"/>
    <w:rsid w:val="00D021CF"/>
    <w:rsid w:val="00D02901"/>
    <w:rsid w:val="00D02C56"/>
    <w:rsid w:val="00D02F8F"/>
    <w:rsid w:val="00D03551"/>
    <w:rsid w:val="00D03888"/>
    <w:rsid w:val="00D03963"/>
    <w:rsid w:val="00D03CF7"/>
    <w:rsid w:val="00D04765"/>
    <w:rsid w:val="00D04C22"/>
    <w:rsid w:val="00D050BD"/>
    <w:rsid w:val="00D050C0"/>
    <w:rsid w:val="00D05849"/>
    <w:rsid w:val="00D05B9F"/>
    <w:rsid w:val="00D065E3"/>
    <w:rsid w:val="00D06D70"/>
    <w:rsid w:val="00D0747E"/>
    <w:rsid w:val="00D0756B"/>
    <w:rsid w:val="00D07887"/>
    <w:rsid w:val="00D07A6A"/>
    <w:rsid w:val="00D07DB1"/>
    <w:rsid w:val="00D07E04"/>
    <w:rsid w:val="00D10572"/>
    <w:rsid w:val="00D10613"/>
    <w:rsid w:val="00D106B6"/>
    <w:rsid w:val="00D10A5B"/>
    <w:rsid w:val="00D11534"/>
    <w:rsid w:val="00D11592"/>
    <w:rsid w:val="00D11E54"/>
    <w:rsid w:val="00D11FFD"/>
    <w:rsid w:val="00D135CA"/>
    <w:rsid w:val="00D13A3A"/>
    <w:rsid w:val="00D140D2"/>
    <w:rsid w:val="00D141E0"/>
    <w:rsid w:val="00D14290"/>
    <w:rsid w:val="00D14741"/>
    <w:rsid w:val="00D147A6"/>
    <w:rsid w:val="00D14A4F"/>
    <w:rsid w:val="00D1551B"/>
    <w:rsid w:val="00D16405"/>
    <w:rsid w:val="00D16DD7"/>
    <w:rsid w:val="00D16EEE"/>
    <w:rsid w:val="00D1739A"/>
    <w:rsid w:val="00D176E3"/>
    <w:rsid w:val="00D200E4"/>
    <w:rsid w:val="00D20354"/>
    <w:rsid w:val="00D204F0"/>
    <w:rsid w:val="00D2050A"/>
    <w:rsid w:val="00D20CC2"/>
    <w:rsid w:val="00D20F48"/>
    <w:rsid w:val="00D2172A"/>
    <w:rsid w:val="00D217D8"/>
    <w:rsid w:val="00D21C18"/>
    <w:rsid w:val="00D2230D"/>
    <w:rsid w:val="00D226E2"/>
    <w:rsid w:val="00D22D9B"/>
    <w:rsid w:val="00D23351"/>
    <w:rsid w:val="00D234F1"/>
    <w:rsid w:val="00D235E9"/>
    <w:rsid w:val="00D23752"/>
    <w:rsid w:val="00D23A10"/>
    <w:rsid w:val="00D23B76"/>
    <w:rsid w:val="00D23B83"/>
    <w:rsid w:val="00D24677"/>
    <w:rsid w:val="00D24A80"/>
    <w:rsid w:val="00D25AD8"/>
    <w:rsid w:val="00D268DF"/>
    <w:rsid w:val="00D26AD6"/>
    <w:rsid w:val="00D27B4A"/>
    <w:rsid w:val="00D27FA9"/>
    <w:rsid w:val="00D30A94"/>
    <w:rsid w:val="00D30E6C"/>
    <w:rsid w:val="00D3129A"/>
    <w:rsid w:val="00D31F7A"/>
    <w:rsid w:val="00D329AB"/>
    <w:rsid w:val="00D329B0"/>
    <w:rsid w:val="00D331A1"/>
    <w:rsid w:val="00D33D4E"/>
    <w:rsid w:val="00D33D54"/>
    <w:rsid w:val="00D33F6C"/>
    <w:rsid w:val="00D34947"/>
    <w:rsid w:val="00D34D62"/>
    <w:rsid w:val="00D34E91"/>
    <w:rsid w:val="00D34EF8"/>
    <w:rsid w:val="00D34F35"/>
    <w:rsid w:val="00D3559B"/>
    <w:rsid w:val="00D356F8"/>
    <w:rsid w:val="00D35E15"/>
    <w:rsid w:val="00D35E2F"/>
    <w:rsid w:val="00D365E3"/>
    <w:rsid w:val="00D36C69"/>
    <w:rsid w:val="00D3735E"/>
    <w:rsid w:val="00D3743E"/>
    <w:rsid w:val="00D4042C"/>
    <w:rsid w:val="00D40E75"/>
    <w:rsid w:val="00D40EEB"/>
    <w:rsid w:val="00D414F1"/>
    <w:rsid w:val="00D41564"/>
    <w:rsid w:val="00D41ED3"/>
    <w:rsid w:val="00D42336"/>
    <w:rsid w:val="00D424F4"/>
    <w:rsid w:val="00D42802"/>
    <w:rsid w:val="00D42D4B"/>
    <w:rsid w:val="00D43DE9"/>
    <w:rsid w:val="00D43FA0"/>
    <w:rsid w:val="00D44785"/>
    <w:rsid w:val="00D44859"/>
    <w:rsid w:val="00D44F91"/>
    <w:rsid w:val="00D45490"/>
    <w:rsid w:val="00D45830"/>
    <w:rsid w:val="00D45F38"/>
    <w:rsid w:val="00D46432"/>
    <w:rsid w:val="00D47CFD"/>
    <w:rsid w:val="00D50217"/>
    <w:rsid w:val="00D50B28"/>
    <w:rsid w:val="00D50CF6"/>
    <w:rsid w:val="00D519F8"/>
    <w:rsid w:val="00D526D4"/>
    <w:rsid w:val="00D530B5"/>
    <w:rsid w:val="00D5317F"/>
    <w:rsid w:val="00D5336C"/>
    <w:rsid w:val="00D5354C"/>
    <w:rsid w:val="00D5393D"/>
    <w:rsid w:val="00D53A87"/>
    <w:rsid w:val="00D53B7B"/>
    <w:rsid w:val="00D53B96"/>
    <w:rsid w:val="00D54065"/>
    <w:rsid w:val="00D54395"/>
    <w:rsid w:val="00D54EE1"/>
    <w:rsid w:val="00D55215"/>
    <w:rsid w:val="00D55312"/>
    <w:rsid w:val="00D564E4"/>
    <w:rsid w:val="00D56D39"/>
    <w:rsid w:val="00D56D9B"/>
    <w:rsid w:val="00D572DE"/>
    <w:rsid w:val="00D57C26"/>
    <w:rsid w:val="00D6094D"/>
    <w:rsid w:val="00D60EB6"/>
    <w:rsid w:val="00D612B4"/>
    <w:rsid w:val="00D614F5"/>
    <w:rsid w:val="00D61CCD"/>
    <w:rsid w:val="00D6254F"/>
    <w:rsid w:val="00D625EB"/>
    <w:rsid w:val="00D629B1"/>
    <w:rsid w:val="00D62B36"/>
    <w:rsid w:val="00D639AD"/>
    <w:rsid w:val="00D63A29"/>
    <w:rsid w:val="00D64140"/>
    <w:rsid w:val="00D6445A"/>
    <w:rsid w:val="00D64473"/>
    <w:rsid w:val="00D64844"/>
    <w:rsid w:val="00D64968"/>
    <w:rsid w:val="00D65660"/>
    <w:rsid w:val="00D656CA"/>
    <w:rsid w:val="00D65BDC"/>
    <w:rsid w:val="00D670A5"/>
    <w:rsid w:val="00D67321"/>
    <w:rsid w:val="00D702A9"/>
    <w:rsid w:val="00D703F3"/>
    <w:rsid w:val="00D72FFF"/>
    <w:rsid w:val="00D731A6"/>
    <w:rsid w:val="00D732D1"/>
    <w:rsid w:val="00D7351F"/>
    <w:rsid w:val="00D735DA"/>
    <w:rsid w:val="00D7390D"/>
    <w:rsid w:val="00D73C4B"/>
    <w:rsid w:val="00D7428A"/>
    <w:rsid w:val="00D74775"/>
    <w:rsid w:val="00D74E89"/>
    <w:rsid w:val="00D755B9"/>
    <w:rsid w:val="00D759C5"/>
    <w:rsid w:val="00D75DCE"/>
    <w:rsid w:val="00D75FCD"/>
    <w:rsid w:val="00D766E6"/>
    <w:rsid w:val="00D767FA"/>
    <w:rsid w:val="00D778B2"/>
    <w:rsid w:val="00D77CF6"/>
    <w:rsid w:val="00D77DAE"/>
    <w:rsid w:val="00D80408"/>
    <w:rsid w:val="00D806B3"/>
    <w:rsid w:val="00D806FC"/>
    <w:rsid w:val="00D809C4"/>
    <w:rsid w:val="00D811D2"/>
    <w:rsid w:val="00D81EE2"/>
    <w:rsid w:val="00D82560"/>
    <w:rsid w:val="00D8279C"/>
    <w:rsid w:val="00D82823"/>
    <w:rsid w:val="00D82AAA"/>
    <w:rsid w:val="00D8393B"/>
    <w:rsid w:val="00D83D16"/>
    <w:rsid w:val="00D84B3F"/>
    <w:rsid w:val="00D84C24"/>
    <w:rsid w:val="00D8571C"/>
    <w:rsid w:val="00D857A0"/>
    <w:rsid w:val="00D85B96"/>
    <w:rsid w:val="00D85FBB"/>
    <w:rsid w:val="00D8674C"/>
    <w:rsid w:val="00D8678B"/>
    <w:rsid w:val="00D87609"/>
    <w:rsid w:val="00D8768E"/>
    <w:rsid w:val="00D87BEF"/>
    <w:rsid w:val="00D87D11"/>
    <w:rsid w:val="00D9028C"/>
    <w:rsid w:val="00D90D3C"/>
    <w:rsid w:val="00D911BA"/>
    <w:rsid w:val="00D9122B"/>
    <w:rsid w:val="00D919C4"/>
    <w:rsid w:val="00D91A20"/>
    <w:rsid w:val="00D92ACB"/>
    <w:rsid w:val="00D92D47"/>
    <w:rsid w:val="00D9313A"/>
    <w:rsid w:val="00D931D7"/>
    <w:rsid w:val="00D93F3D"/>
    <w:rsid w:val="00D94710"/>
    <w:rsid w:val="00D9471B"/>
    <w:rsid w:val="00D94F14"/>
    <w:rsid w:val="00D957C3"/>
    <w:rsid w:val="00D95A09"/>
    <w:rsid w:val="00D95BEB"/>
    <w:rsid w:val="00D967DC"/>
    <w:rsid w:val="00D96C29"/>
    <w:rsid w:val="00D9747B"/>
    <w:rsid w:val="00D975CD"/>
    <w:rsid w:val="00D97885"/>
    <w:rsid w:val="00DA017C"/>
    <w:rsid w:val="00DA06E1"/>
    <w:rsid w:val="00DA0C46"/>
    <w:rsid w:val="00DA1D22"/>
    <w:rsid w:val="00DA1ED6"/>
    <w:rsid w:val="00DA1FCC"/>
    <w:rsid w:val="00DA2263"/>
    <w:rsid w:val="00DA22AC"/>
    <w:rsid w:val="00DA3237"/>
    <w:rsid w:val="00DA3447"/>
    <w:rsid w:val="00DA3797"/>
    <w:rsid w:val="00DA4238"/>
    <w:rsid w:val="00DA49C6"/>
    <w:rsid w:val="00DA4E2B"/>
    <w:rsid w:val="00DA4F58"/>
    <w:rsid w:val="00DA4FAE"/>
    <w:rsid w:val="00DA56F7"/>
    <w:rsid w:val="00DA5B7A"/>
    <w:rsid w:val="00DA5E85"/>
    <w:rsid w:val="00DA6063"/>
    <w:rsid w:val="00DA61CF"/>
    <w:rsid w:val="00DA6770"/>
    <w:rsid w:val="00DA6818"/>
    <w:rsid w:val="00DA687F"/>
    <w:rsid w:val="00DA6B91"/>
    <w:rsid w:val="00DA6D46"/>
    <w:rsid w:val="00DA6F66"/>
    <w:rsid w:val="00DA74B0"/>
    <w:rsid w:val="00DB033E"/>
    <w:rsid w:val="00DB07D9"/>
    <w:rsid w:val="00DB09A8"/>
    <w:rsid w:val="00DB10EB"/>
    <w:rsid w:val="00DB1126"/>
    <w:rsid w:val="00DB1331"/>
    <w:rsid w:val="00DB1494"/>
    <w:rsid w:val="00DB1575"/>
    <w:rsid w:val="00DB1888"/>
    <w:rsid w:val="00DB1A5D"/>
    <w:rsid w:val="00DB1B39"/>
    <w:rsid w:val="00DB1BB7"/>
    <w:rsid w:val="00DB1C20"/>
    <w:rsid w:val="00DB1E43"/>
    <w:rsid w:val="00DB1EA8"/>
    <w:rsid w:val="00DB2392"/>
    <w:rsid w:val="00DB2503"/>
    <w:rsid w:val="00DB293C"/>
    <w:rsid w:val="00DB2B17"/>
    <w:rsid w:val="00DB2DE4"/>
    <w:rsid w:val="00DB32A2"/>
    <w:rsid w:val="00DB3B0C"/>
    <w:rsid w:val="00DB3C70"/>
    <w:rsid w:val="00DB4046"/>
    <w:rsid w:val="00DB44EA"/>
    <w:rsid w:val="00DB46BA"/>
    <w:rsid w:val="00DB47C5"/>
    <w:rsid w:val="00DB549B"/>
    <w:rsid w:val="00DB5A8C"/>
    <w:rsid w:val="00DB5D0B"/>
    <w:rsid w:val="00DB6B97"/>
    <w:rsid w:val="00DB6FF3"/>
    <w:rsid w:val="00DB70AA"/>
    <w:rsid w:val="00DB72F2"/>
    <w:rsid w:val="00DB73FC"/>
    <w:rsid w:val="00DC00C3"/>
    <w:rsid w:val="00DC1286"/>
    <w:rsid w:val="00DC14D1"/>
    <w:rsid w:val="00DC1E58"/>
    <w:rsid w:val="00DC32BC"/>
    <w:rsid w:val="00DC3C18"/>
    <w:rsid w:val="00DC4F17"/>
    <w:rsid w:val="00DC57A6"/>
    <w:rsid w:val="00DC5D38"/>
    <w:rsid w:val="00DC63C9"/>
    <w:rsid w:val="00DC6528"/>
    <w:rsid w:val="00DC672B"/>
    <w:rsid w:val="00DC6A10"/>
    <w:rsid w:val="00DC6E30"/>
    <w:rsid w:val="00DC79E7"/>
    <w:rsid w:val="00DC7A2A"/>
    <w:rsid w:val="00DC7ED9"/>
    <w:rsid w:val="00DD05EA"/>
    <w:rsid w:val="00DD0B4F"/>
    <w:rsid w:val="00DD0D22"/>
    <w:rsid w:val="00DD126D"/>
    <w:rsid w:val="00DD13EB"/>
    <w:rsid w:val="00DD2867"/>
    <w:rsid w:val="00DD3139"/>
    <w:rsid w:val="00DD3B60"/>
    <w:rsid w:val="00DD40CD"/>
    <w:rsid w:val="00DD4531"/>
    <w:rsid w:val="00DD49F7"/>
    <w:rsid w:val="00DD4FE2"/>
    <w:rsid w:val="00DD51E0"/>
    <w:rsid w:val="00DD52E7"/>
    <w:rsid w:val="00DD560D"/>
    <w:rsid w:val="00DD5995"/>
    <w:rsid w:val="00DD62DC"/>
    <w:rsid w:val="00DD654D"/>
    <w:rsid w:val="00DD660B"/>
    <w:rsid w:val="00DD7859"/>
    <w:rsid w:val="00DE0684"/>
    <w:rsid w:val="00DE0E2A"/>
    <w:rsid w:val="00DE0EB2"/>
    <w:rsid w:val="00DE126E"/>
    <w:rsid w:val="00DE15EB"/>
    <w:rsid w:val="00DE1CB6"/>
    <w:rsid w:val="00DE240C"/>
    <w:rsid w:val="00DE269D"/>
    <w:rsid w:val="00DE2880"/>
    <w:rsid w:val="00DE2F87"/>
    <w:rsid w:val="00DE3B54"/>
    <w:rsid w:val="00DE454F"/>
    <w:rsid w:val="00DE460D"/>
    <w:rsid w:val="00DE4DF2"/>
    <w:rsid w:val="00DE555C"/>
    <w:rsid w:val="00DE5F71"/>
    <w:rsid w:val="00DE6084"/>
    <w:rsid w:val="00DE628A"/>
    <w:rsid w:val="00DE66EB"/>
    <w:rsid w:val="00DE67BC"/>
    <w:rsid w:val="00DE69BB"/>
    <w:rsid w:val="00DE7418"/>
    <w:rsid w:val="00DE7564"/>
    <w:rsid w:val="00DE7565"/>
    <w:rsid w:val="00DE7687"/>
    <w:rsid w:val="00DE7C08"/>
    <w:rsid w:val="00DF034C"/>
    <w:rsid w:val="00DF0557"/>
    <w:rsid w:val="00DF064A"/>
    <w:rsid w:val="00DF0811"/>
    <w:rsid w:val="00DF0FE1"/>
    <w:rsid w:val="00DF1184"/>
    <w:rsid w:val="00DF1761"/>
    <w:rsid w:val="00DF1AE8"/>
    <w:rsid w:val="00DF1C0E"/>
    <w:rsid w:val="00DF201D"/>
    <w:rsid w:val="00DF2030"/>
    <w:rsid w:val="00DF2910"/>
    <w:rsid w:val="00DF2BD6"/>
    <w:rsid w:val="00DF2FBB"/>
    <w:rsid w:val="00DF2FE3"/>
    <w:rsid w:val="00DF31E8"/>
    <w:rsid w:val="00DF3230"/>
    <w:rsid w:val="00DF3E0E"/>
    <w:rsid w:val="00DF47E3"/>
    <w:rsid w:val="00DF4988"/>
    <w:rsid w:val="00DF4B04"/>
    <w:rsid w:val="00DF4EDB"/>
    <w:rsid w:val="00DF52B3"/>
    <w:rsid w:val="00DF545D"/>
    <w:rsid w:val="00DF56E0"/>
    <w:rsid w:val="00DF6B03"/>
    <w:rsid w:val="00DF6DE4"/>
    <w:rsid w:val="00DF7133"/>
    <w:rsid w:val="00DF72FC"/>
    <w:rsid w:val="00DF7670"/>
    <w:rsid w:val="00DF79D8"/>
    <w:rsid w:val="00DF7B1F"/>
    <w:rsid w:val="00DF7D16"/>
    <w:rsid w:val="00E0045E"/>
    <w:rsid w:val="00E0077A"/>
    <w:rsid w:val="00E007B9"/>
    <w:rsid w:val="00E00BFF"/>
    <w:rsid w:val="00E01565"/>
    <w:rsid w:val="00E0195A"/>
    <w:rsid w:val="00E01965"/>
    <w:rsid w:val="00E01B88"/>
    <w:rsid w:val="00E02561"/>
    <w:rsid w:val="00E02C0C"/>
    <w:rsid w:val="00E02C0F"/>
    <w:rsid w:val="00E030DD"/>
    <w:rsid w:val="00E0361C"/>
    <w:rsid w:val="00E03A5F"/>
    <w:rsid w:val="00E03C65"/>
    <w:rsid w:val="00E04D59"/>
    <w:rsid w:val="00E04EF9"/>
    <w:rsid w:val="00E06AE2"/>
    <w:rsid w:val="00E06F2A"/>
    <w:rsid w:val="00E06F6F"/>
    <w:rsid w:val="00E0706F"/>
    <w:rsid w:val="00E075AB"/>
    <w:rsid w:val="00E07A60"/>
    <w:rsid w:val="00E07D24"/>
    <w:rsid w:val="00E102D8"/>
    <w:rsid w:val="00E10586"/>
    <w:rsid w:val="00E105B6"/>
    <w:rsid w:val="00E106C5"/>
    <w:rsid w:val="00E10882"/>
    <w:rsid w:val="00E10D13"/>
    <w:rsid w:val="00E112B0"/>
    <w:rsid w:val="00E11477"/>
    <w:rsid w:val="00E119AB"/>
    <w:rsid w:val="00E1346F"/>
    <w:rsid w:val="00E13E06"/>
    <w:rsid w:val="00E140EB"/>
    <w:rsid w:val="00E146D4"/>
    <w:rsid w:val="00E14803"/>
    <w:rsid w:val="00E14831"/>
    <w:rsid w:val="00E14B86"/>
    <w:rsid w:val="00E14D17"/>
    <w:rsid w:val="00E1567C"/>
    <w:rsid w:val="00E1654D"/>
    <w:rsid w:val="00E16E68"/>
    <w:rsid w:val="00E16F59"/>
    <w:rsid w:val="00E17085"/>
    <w:rsid w:val="00E17D7F"/>
    <w:rsid w:val="00E21245"/>
    <w:rsid w:val="00E212F0"/>
    <w:rsid w:val="00E21527"/>
    <w:rsid w:val="00E223D3"/>
    <w:rsid w:val="00E22F39"/>
    <w:rsid w:val="00E2336D"/>
    <w:rsid w:val="00E23B9B"/>
    <w:rsid w:val="00E2474F"/>
    <w:rsid w:val="00E24B58"/>
    <w:rsid w:val="00E24D50"/>
    <w:rsid w:val="00E24E81"/>
    <w:rsid w:val="00E250B6"/>
    <w:rsid w:val="00E25619"/>
    <w:rsid w:val="00E256F0"/>
    <w:rsid w:val="00E2649F"/>
    <w:rsid w:val="00E26EFF"/>
    <w:rsid w:val="00E271B2"/>
    <w:rsid w:val="00E273D6"/>
    <w:rsid w:val="00E2744C"/>
    <w:rsid w:val="00E276C1"/>
    <w:rsid w:val="00E27AFE"/>
    <w:rsid w:val="00E3042F"/>
    <w:rsid w:val="00E30483"/>
    <w:rsid w:val="00E30615"/>
    <w:rsid w:val="00E31571"/>
    <w:rsid w:val="00E31BD2"/>
    <w:rsid w:val="00E32001"/>
    <w:rsid w:val="00E32008"/>
    <w:rsid w:val="00E321BB"/>
    <w:rsid w:val="00E3277B"/>
    <w:rsid w:val="00E3335F"/>
    <w:rsid w:val="00E33958"/>
    <w:rsid w:val="00E33F6F"/>
    <w:rsid w:val="00E33F7B"/>
    <w:rsid w:val="00E349CD"/>
    <w:rsid w:val="00E3502A"/>
    <w:rsid w:val="00E35032"/>
    <w:rsid w:val="00E35455"/>
    <w:rsid w:val="00E3585F"/>
    <w:rsid w:val="00E35BBC"/>
    <w:rsid w:val="00E363A2"/>
    <w:rsid w:val="00E37176"/>
    <w:rsid w:val="00E375F5"/>
    <w:rsid w:val="00E3779E"/>
    <w:rsid w:val="00E379C4"/>
    <w:rsid w:val="00E37F1B"/>
    <w:rsid w:val="00E40111"/>
    <w:rsid w:val="00E404AF"/>
    <w:rsid w:val="00E406A8"/>
    <w:rsid w:val="00E40F32"/>
    <w:rsid w:val="00E41378"/>
    <w:rsid w:val="00E41415"/>
    <w:rsid w:val="00E41661"/>
    <w:rsid w:val="00E425CE"/>
    <w:rsid w:val="00E427C4"/>
    <w:rsid w:val="00E42A54"/>
    <w:rsid w:val="00E42DA4"/>
    <w:rsid w:val="00E43456"/>
    <w:rsid w:val="00E438ED"/>
    <w:rsid w:val="00E439F9"/>
    <w:rsid w:val="00E43F95"/>
    <w:rsid w:val="00E440D1"/>
    <w:rsid w:val="00E450C1"/>
    <w:rsid w:val="00E455A1"/>
    <w:rsid w:val="00E457BD"/>
    <w:rsid w:val="00E45AED"/>
    <w:rsid w:val="00E4636E"/>
    <w:rsid w:val="00E46C73"/>
    <w:rsid w:val="00E47502"/>
    <w:rsid w:val="00E478D2"/>
    <w:rsid w:val="00E47D5C"/>
    <w:rsid w:val="00E47D9D"/>
    <w:rsid w:val="00E5016B"/>
    <w:rsid w:val="00E50475"/>
    <w:rsid w:val="00E50803"/>
    <w:rsid w:val="00E50AB3"/>
    <w:rsid w:val="00E50FB4"/>
    <w:rsid w:val="00E51401"/>
    <w:rsid w:val="00E51A82"/>
    <w:rsid w:val="00E5254F"/>
    <w:rsid w:val="00E52775"/>
    <w:rsid w:val="00E53166"/>
    <w:rsid w:val="00E531F1"/>
    <w:rsid w:val="00E537EC"/>
    <w:rsid w:val="00E54A5F"/>
    <w:rsid w:val="00E5518F"/>
    <w:rsid w:val="00E55280"/>
    <w:rsid w:val="00E56095"/>
    <w:rsid w:val="00E56E13"/>
    <w:rsid w:val="00E56F3C"/>
    <w:rsid w:val="00E574C1"/>
    <w:rsid w:val="00E5784F"/>
    <w:rsid w:val="00E57DA1"/>
    <w:rsid w:val="00E6057E"/>
    <w:rsid w:val="00E606E4"/>
    <w:rsid w:val="00E61554"/>
    <w:rsid w:val="00E615B7"/>
    <w:rsid w:val="00E618C7"/>
    <w:rsid w:val="00E61A8F"/>
    <w:rsid w:val="00E61C2A"/>
    <w:rsid w:val="00E61DC9"/>
    <w:rsid w:val="00E61EAF"/>
    <w:rsid w:val="00E62040"/>
    <w:rsid w:val="00E622FD"/>
    <w:rsid w:val="00E624AD"/>
    <w:rsid w:val="00E62EF9"/>
    <w:rsid w:val="00E62F9B"/>
    <w:rsid w:val="00E63B14"/>
    <w:rsid w:val="00E63C6A"/>
    <w:rsid w:val="00E64674"/>
    <w:rsid w:val="00E65263"/>
    <w:rsid w:val="00E653FE"/>
    <w:rsid w:val="00E65B36"/>
    <w:rsid w:val="00E65C12"/>
    <w:rsid w:val="00E65C89"/>
    <w:rsid w:val="00E65C9E"/>
    <w:rsid w:val="00E65CC0"/>
    <w:rsid w:val="00E668B3"/>
    <w:rsid w:val="00E66C32"/>
    <w:rsid w:val="00E670F9"/>
    <w:rsid w:val="00E67125"/>
    <w:rsid w:val="00E67B74"/>
    <w:rsid w:val="00E70012"/>
    <w:rsid w:val="00E70017"/>
    <w:rsid w:val="00E70903"/>
    <w:rsid w:val="00E70D1B"/>
    <w:rsid w:val="00E70F59"/>
    <w:rsid w:val="00E70FCA"/>
    <w:rsid w:val="00E712A9"/>
    <w:rsid w:val="00E714A5"/>
    <w:rsid w:val="00E71A23"/>
    <w:rsid w:val="00E71E70"/>
    <w:rsid w:val="00E724C9"/>
    <w:rsid w:val="00E72AF1"/>
    <w:rsid w:val="00E72AFB"/>
    <w:rsid w:val="00E72D8D"/>
    <w:rsid w:val="00E73227"/>
    <w:rsid w:val="00E734BD"/>
    <w:rsid w:val="00E73927"/>
    <w:rsid w:val="00E73CCF"/>
    <w:rsid w:val="00E7403A"/>
    <w:rsid w:val="00E74125"/>
    <w:rsid w:val="00E74341"/>
    <w:rsid w:val="00E74436"/>
    <w:rsid w:val="00E747A0"/>
    <w:rsid w:val="00E750F8"/>
    <w:rsid w:val="00E75FEC"/>
    <w:rsid w:val="00E76408"/>
    <w:rsid w:val="00E76C2E"/>
    <w:rsid w:val="00E76F30"/>
    <w:rsid w:val="00E77050"/>
    <w:rsid w:val="00E77453"/>
    <w:rsid w:val="00E774F2"/>
    <w:rsid w:val="00E778FC"/>
    <w:rsid w:val="00E80499"/>
    <w:rsid w:val="00E808D0"/>
    <w:rsid w:val="00E8104F"/>
    <w:rsid w:val="00E813A7"/>
    <w:rsid w:val="00E8230B"/>
    <w:rsid w:val="00E826AA"/>
    <w:rsid w:val="00E830A0"/>
    <w:rsid w:val="00E837AC"/>
    <w:rsid w:val="00E84B43"/>
    <w:rsid w:val="00E85F13"/>
    <w:rsid w:val="00E860A5"/>
    <w:rsid w:val="00E866D4"/>
    <w:rsid w:val="00E86BF5"/>
    <w:rsid w:val="00E86D43"/>
    <w:rsid w:val="00E86EB8"/>
    <w:rsid w:val="00E8716C"/>
    <w:rsid w:val="00E87285"/>
    <w:rsid w:val="00E874AA"/>
    <w:rsid w:val="00E8775A"/>
    <w:rsid w:val="00E87C48"/>
    <w:rsid w:val="00E87D41"/>
    <w:rsid w:val="00E902FC"/>
    <w:rsid w:val="00E90341"/>
    <w:rsid w:val="00E905D7"/>
    <w:rsid w:val="00E907AD"/>
    <w:rsid w:val="00E91B8A"/>
    <w:rsid w:val="00E92041"/>
    <w:rsid w:val="00E92385"/>
    <w:rsid w:val="00E923CE"/>
    <w:rsid w:val="00E927AC"/>
    <w:rsid w:val="00E9291E"/>
    <w:rsid w:val="00E934F3"/>
    <w:rsid w:val="00E93D8C"/>
    <w:rsid w:val="00E947FF"/>
    <w:rsid w:val="00E94888"/>
    <w:rsid w:val="00E94B9F"/>
    <w:rsid w:val="00E9562C"/>
    <w:rsid w:val="00E957D6"/>
    <w:rsid w:val="00E95AAE"/>
    <w:rsid w:val="00E9651D"/>
    <w:rsid w:val="00E968DB"/>
    <w:rsid w:val="00E96A1F"/>
    <w:rsid w:val="00E96C67"/>
    <w:rsid w:val="00E97305"/>
    <w:rsid w:val="00E975DB"/>
    <w:rsid w:val="00E97B31"/>
    <w:rsid w:val="00E97C8D"/>
    <w:rsid w:val="00EA0169"/>
    <w:rsid w:val="00EA0D39"/>
    <w:rsid w:val="00EA1065"/>
    <w:rsid w:val="00EA114F"/>
    <w:rsid w:val="00EA160E"/>
    <w:rsid w:val="00EA164F"/>
    <w:rsid w:val="00EA1840"/>
    <w:rsid w:val="00EA1BD2"/>
    <w:rsid w:val="00EA2AEE"/>
    <w:rsid w:val="00EA2DB6"/>
    <w:rsid w:val="00EA2E42"/>
    <w:rsid w:val="00EA3241"/>
    <w:rsid w:val="00EA36D0"/>
    <w:rsid w:val="00EA376E"/>
    <w:rsid w:val="00EA4852"/>
    <w:rsid w:val="00EA4C76"/>
    <w:rsid w:val="00EA5FEC"/>
    <w:rsid w:val="00EA6141"/>
    <w:rsid w:val="00EA629A"/>
    <w:rsid w:val="00EA63AD"/>
    <w:rsid w:val="00EA761E"/>
    <w:rsid w:val="00EA76EC"/>
    <w:rsid w:val="00EA7DCC"/>
    <w:rsid w:val="00EB0482"/>
    <w:rsid w:val="00EB05A1"/>
    <w:rsid w:val="00EB0A78"/>
    <w:rsid w:val="00EB0B15"/>
    <w:rsid w:val="00EB1154"/>
    <w:rsid w:val="00EB17CB"/>
    <w:rsid w:val="00EB1C62"/>
    <w:rsid w:val="00EB2102"/>
    <w:rsid w:val="00EB3079"/>
    <w:rsid w:val="00EB3193"/>
    <w:rsid w:val="00EB4330"/>
    <w:rsid w:val="00EB4744"/>
    <w:rsid w:val="00EB5659"/>
    <w:rsid w:val="00EB5773"/>
    <w:rsid w:val="00EB5818"/>
    <w:rsid w:val="00EB5E1A"/>
    <w:rsid w:val="00EB685C"/>
    <w:rsid w:val="00EB690E"/>
    <w:rsid w:val="00EB70FB"/>
    <w:rsid w:val="00EB74BD"/>
    <w:rsid w:val="00EB753D"/>
    <w:rsid w:val="00EB7CDC"/>
    <w:rsid w:val="00EC0173"/>
    <w:rsid w:val="00EC0352"/>
    <w:rsid w:val="00EC0828"/>
    <w:rsid w:val="00EC0A0C"/>
    <w:rsid w:val="00EC18F9"/>
    <w:rsid w:val="00EC1D76"/>
    <w:rsid w:val="00EC1FFD"/>
    <w:rsid w:val="00EC20F3"/>
    <w:rsid w:val="00EC26A3"/>
    <w:rsid w:val="00EC2A38"/>
    <w:rsid w:val="00EC2F53"/>
    <w:rsid w:val="00EC3397"/>
    <w:rsid w:val="00EC3A4B"/>
    <w:rsid w:val="00EC3B12"/>
    <w:rsid w:val="00EC438C"/>
    <w:rsid w:val="00EC454E"/>
    <w:rsid w:val="00EC4AEF"/>
    <w:rsid w:val="00EC50B3"/>
    <w:rsid w:val="00EC56EC"/>
    <w:rsid w:val="00EC592C"/>
    <w:rsid w:val="00EC5B16"/>
    <w:rsid w:val="00EC6D1E"/>
    <w:rsid w:val="00EC6E75"/>
    <w:rsid w:val="00EC7814"/>
    <w:rsid w:val="00EC7B75"/>
    <w:rsid w:val="00ED0113"/>
    <w:rsid w:val="00ED0219"/>
    <w:rsid w:val="00ED021D"/>
    <w:rsid w:val="00ED06BE"/>
    <w:rsid w:val="00ED0C0F"/>
    <w:rsid w:val="00ED162D"/>
    <w:rsid w:val="00ED22EE"/>
    <w:rsid w:val="00ED2540"/>
    <w:rsid w:val="00ED2FAA"/>
    <w:rsid w:val="00ED302E"/>
    <w:rsid w:val="00ED30BE"/>
    <w:rsid w:val="00ED38FB"/>
    <w:rsid w:val="00ED46F0"/>
    <w:rsid w:val="00ED4B74"/>
    <w:rsid w:val="00ED4FAB"/>
    <w:rsid w:val="00ED5148"/>
    <w:rsid w:val="00ED55DF"/>
    <w:rsid w:val="00ED5A3E"/>
    <w:rsid w:val="00ED5B43"/>
    <w:rsid w:val="00ED5CD4"/>
    <w:rsid w:val="00ED63C4"/>
    <w:rsid w:val="00ED65F2"/>
    <w:rsid w:val="00ED66A5"/>
    <w:rsid w:val="00ED689B"/>
    <w:rsid w:val="00ED6B18"/>
    <w:rsid w:val="00ED6E33"/>
    <w:rsid w:val="00ED6FDD"/>
    <w:rsid w:val="00ED73BA"/>
    <w:rsid w:val="00ED7528"/>
    <w:rsid w:val="00ED79F2"/>
    <w:rsid w:val="00EE010C"/>
    <w:rsid w:val="00EE02A3"/>
    <w:rsid w:val="00EE0386"/>
    <w:rsid w:val="00EE0684"/>
    <w:rsid w:val="00EE0800"/>
    <w:rsid w:val="00EE0CD8"/>
    <w:rsid w:val="00EE1039"/>
    <w:rsid w:val="00EE10E8"/>
    <w:rsid w:val="00EE13A4"/>
    <w:rsid w:val="00EE1E8C"/>
    <w:rsid w:val="00EE32BE"/>
    <w:rsid w:val="00EE3559"/>
    <w:rsid w:val="00EE3B28"/>
    <w:rsid w:val="00EE4429"/>
    <w:rsid w:val="00EE44D8"/>
    <w:rsid w:val="00EE4E73"/>
    <w:rsid w:val="00EE5A5D"/>
    <w:rsid w:val="00EE5E6E"/>
    <w:rsid w:val="00EE5E84"/>
    <w:rsid w:val="00EE6B66"/>
    <w:rsid w:val="00EE6FA5"/>
    <w:rsid w:val="00EE740C"/>
    <w:rsid w:val="00EE7879"/>
    <w:rsid w:val="00EE7992"/>
    <w:rsid w:val="00EE7B5B"/>
    <w:rsid w:val="00EE7CDC"/>
    <w:rsid w:val="00EE7F57"/>
    <w:rsid w:val="00EF0864"/>
    <w:rsid w:val="00EF0A16"/>
    <w:rsid w:val="00EF0EB3"/>
    <w:rsid w:val="00EF1A11"/>
    <w:rsid w:val="00EF253A"/>
    <w:rsid w:val="00EF307E"/>
    <w:rsid w:val="00EF39ED"/>
    <w:rsid w:val="00EF418B"/>
    <w:rsid w:val="00EF52B8"/>
    <w:rsid w:val="00EF56BA"/>
    <w:rsid w:val="00EF5916"/>
    <w:rsid w:val="00EF5ABB"/>
    <w:rsid w:val="00EF5B19"/>
    <w:rsid w:val="00EF5C52"/>
    <w:rsid w:val="00EF5D54"/>
    <w:rsid w:val="00EF60FE"/>
    <w:rsid w:val="00EF6569"/>
    <w:rsid w:val="00EF6ABF"/>
    <w:rsid w:val="00EF6AD8"/>
    <w:rsid w:val="00EF703C"/>
    <w:rsid w:val="00EF759E"/>
    <w:rsid w:val="00EF761D"/>
    <w:rsid w:val="00EF7D0B"/>
    <w:rsid w:val="00F00766"/>
    <w:rsid w:val="00F00C0C"/>
    <w:rsid w:val="00F01193"/>
    <w:rsid w:val="00F01CFF"/>
    <w:rsid w:val="00F01FB7"/>
    <w:rsid w:val="00F025B8"/>
    <w:rsid w:val="00F025E1"/>
    <w:rsid w:val="00F026B2"/>
    <w:rsid w:val="00F03058"/>
    <w:rsid w:val="00F03308"/>
    <w:rsid w:val="00F0345B"/>
    <w:rsid w:val="00F0395C"/>
    <w:rsid w:val="00F049B6"/>
    <w:rsid w:val="00F04A57"/>
    <w:rsid w:val="00F04CE0"/>
    <w:rsid w:val="00F04F22"/>
    <w:rsid w:val="00F04FDA"/>
    <w:rsid w:val="00F0502A"/>
    <w:rsid w:val="00F0541D"/>
    <w:rsid w:val="00F0548B"/>
    <w:rsid w:val="00F0556F"/>
    <w:rsid w:val="00F060D0"/>
    <w:rsid w:val="00F06AA6"/>
    <w:rsid w:val="00F06B51"/>
    <w:rsid w:val="00F06EA6"/>
    <w:rsid w:val="00F07D11"/>
    <w:rsid w:val="00F07F40"/>
    <w:rsid w:val="00F10D36"/>
    <w:rsid w:val="00F10E9A"/>
    <w:rsid w:val="00F11829"/>
    <w:rsid w:val="00F11AAD"/>
    <w:rsid w:val="00F12361"/>
    <w:rsid w:val="00F12431"/>
    <w:rsid w:val="00F12EE3"/>
    <w:rsid w:val="00F13039"/>
    <w:rsid w:val="00F13425"/>
    <w:rsid w:val="00F13686"/>
    <w:rsid w:val="00F139B2"/>
    <w:rsid w:val="00F1421A"/>
    <w:rsid w:val="00F144A0"/>
    <w:rsid w:val="00F14D08"/>
    <w:rsid w:val="00F165F9"/>
    <w:rsid w:val="00F1761F"/>
    <w:rsid w:val="00F2093B"/>
    <w:rsid w:val="00F20B96"/>
    <w:rsid w:val="00F20DA5"/>
    <w:rsid w:val="00F20F85"/>
    <w:rsid w:val="00F214C7"/>
    <w:rsid w:val="00F21AE6"/>
    <w:rsid w:val="00F21C29"/>
    <w:rsid w:val="00F21EEC"/>
    <w:rsid w:val="00F225A9"/>
    <w:rsid w:val="00F23A99"/>
    <w:rsid w:val="00F23E01"/>
    <w:rsid w:val="00F24191"/>
    <w:rsid w:val="00F24506"/>
    <w:rsid w:val="00F24DB9"/>
    <w:rsid w:val="00F250ED"/>
    <w:rsid w:val="00F25A4A"/>
    <w:rsid w:val="00F262E9"/>
    <w:rsid w:val="00F26B5A"/>
    <w:rsid w:val="00F26F90"/>
    <w:rsid w:val="00F27519"/>
    <w:rsid w:val="00F27690"/>
    <w:rsid w:val="00F276E8"/>
    <w:rsid w:val="00F27A3A"/>
    <w:rsid w:val="00F27C48"/>
    <w:rsid w:val="00F30309"/>
    <w:rsid w:val="00F303D3"/>
    <w:rsid w:val="00F30C97"/>
    <w:rsid w:val="00F3195A"/>
    <w:rsid w:val="00F31F72"/>
    <w:rsid w:val="00F33F93"/>
    <w:rsid w:val="00F354AB"/>
    <w:rsid w:val="00F3550C"/>
    <w:rsid w:val="00F3595B"/>
    <w:rsid w:val="00F359C9"/>
    <w:rsid w:val="00F3698F"/>
    <w:rsid w:val="00F40093"/>
    <w:rsid w:val="00F40199"/>
    <w:rsid w:val="00F401DA"/>
    <w:rsid w:val="00F409BB"/>
    <w:rsid w:val="00F40BB5"/>
    <w:rsid w:val="00F40BBE"/>
    <w:rsid w:val="00F40C51"/>
    <w:rsid w:val="00F40D48"/>
    <w:rsid w:val="00F416CB"/>
    <w:rsid w:val="00F41A68"/>
    <w:rsid w:val="00F41F62"/>
    <w:rsid w:val="00F42580"/>
    <w:rsid w:val="00F425AC"/>
    <w:rsid w:val="00F428C2"/>
    <w:rsid w:val="00F42ADC"/>
    <w:rsid w:val="00F43211"/>
    <w:rsid w:val="00F43C92"/>
    <w:rsid w:val="00F4415A"/>
    <w:rsid w:val="00F44289"/>
    <w:rsid w:val="00F446D0"/>
    <w:rsid w:val="00F44BC2"/>
    <w:rsid w:val="00F44E06"/>
    <w:rsid w:val="00F44E2F"/>
    <w:rsid w:val="00F45524"/>
    <w:rsid w:val="00F4594F"/>
    <w:rsid w:val="00F46006"/>
    <w:rsid w:val="00F465D7"/>
    <w:rsid w:val="00F46B0E"/>
    <w:rsid w:val="00F46CA8"/>
    <w:rsid w:val="00F4745D"/>
    <w:rsid w:val="00F479FB"/>
    <w:rsid w:val="00F47DA4"/>
    <w:rsid w:val="00F50165"/>
    <w:rsid w:val="00F50CDB"/>
    <w:rsid w:val="00F50EBB"/>
    <w:rsid w:val="00F50EEE"/>
    <w:rsid w:val="00F50FFF"/>
    <w:rsid w:val="00F51040"/>
    <w:rsid w:val="00F510A1"/>
    <w:rsid w:val="00F5116E"/>
    <w:rsid w:val="00F51F70"/>
    <w:rsid w:val="00F5210C"/>
    <w:rsid w:val="00F5247B"/>
    <w:rsid w:val="00F52BA7"/>
    <w:rsid w:val="00F52BB2"/>
    <w:rsid w:val="00F52BBB"/>
    <w:rsid w:val="00F52E57"/>
    <w:rsid w:val="00F5342C"/>
    <w:rsid w:val="00F5353D"/>
    <w:rsid w:val="00F53C5D"/>
    <w:rsid w:val="00F54238"/>
    <w:rsid w:val="00F544BE"/>
    <w:rsid w:val="00F545D6"/>
    <w:rsid w:val="00F5476B"/>
    <w:rsid w:val="00F5518E"/>
    <w:rsid w:val="00F552A9"/>
    <w:rsid w:val="00F55705"/>
    <w:rsid w:val="00F557A7"/>
    <w:rsid w:val="00F562E5"/>
    <w:rsid w:val="00F56DD5"/>
    <w:rsid w:val="00F56DEA"/>
    <w:rsid w:val="00F570AF"/>
    <w:rsid w:val="00F570BD"/>
    <w:rsid w:val="00F57814"/>
    <w:rsid w:val="00F60567"/>
    <w:rsid w:val="00F60773"/>
    <w:rsid w:val="00F60809"/>
    <w:rsid w:val="00F60D0D"/>
    <w:rsid w:val="00F615F3"/>
    <w:rsid w:val="00F61B47"/>
    <w:rsid w:val="00F61FF1"/>
    <w:rsid w:val="00F62009"/>
    <w:rsid w:val="00F62241"/>
    <w:rsid w:val="00F626B0"/>
    <w:rsid w:val="00F62A0B"/>
    <w:rsid w:val="00F62EE6"/>
    <w:rsid w:val="00F6425C"/>
    <w:rsid w:val="00F643CF"/>
    <w:rsid w:val="00F64663"/>
    <w:rsid w:val="00F6583B"/>
    <w:rsid w:val="00F65AAD"/>
    <w:rsid w:val="00F65EFF"/>
    <w:rsid w:val="00F66ADA"/>
    <w:rsid w:val="00F67144"/>
    <w:rsid w:val="00F6741A"/>
    <w:rsid w:val="00F67827"/>
    <w:rsid w:val="00F678CB"/>
    <w:rsid w:val="00F67A68"/>
    <w:rsid w:val="00F67AF8"/>
    <w:rsid w:val="00F67CFF"/>
    <w:rsid w:val="00F70756"/>
    <w:rsid w:val="00F710FA"/>
    <w:rsid w:val="00F719B4"/>
    <w:rsid w:val="00F71B52"/>
    <w:rsid w:val="00F72BEB"/>
    <w:rsid w:val="00F72CF2"/>
    <w:rsid w:val="00F72DB0"/>
    <w:rsid w:val="00F7338E"/>
    <w:rsid w:val="00F733DC"/>
    <w:rsid w:val="00F73400"/>
    <w:rsid w:val="00F74AFB"/>
    <w:rsid w:val="00F74D2E"/>
    <w:rsid w:val="00F74EAA"/>
    <w:rsid w:val="00F75464"/>
    <w:rsid w:val="00F7577F"/>
    <w:rsid w:val="00F76F60"/>
    <w:rsid w:val="00F77304"/>
    <w:rsid w:val="00F77E2B"/>
    <w:rsid w:val="00F8017B"/>
    <w:rsid w:val="00F804D6"/>
    <w:rsid w:val="00F810DA"/>
    <w:rsid w:val="00F8178A"/>
    <w:rsid w:val="00F818AA"/>
    <w:rsid w:val="00F819E0"/>
    <w:rsid w:val="00F82755"/>
    <w:rsid w:val="00F82AEF"/>
    <w:rsid w:val="00F82F6C"/>
    <w:rsid w:val="00F833D9"/>
    <w:rsid w:val="00F839A4"/>
    <w:rsid w:val="00F83B76"/>
    <w:rsid w:val="00F843A1"/>
    <w:rsid w:val="00F859DB"/>
    <w:rsid w:val="00F85CFC"/>
    <w:rsid w:val="00F864C6"/>
    <w:rsid w:val="00F87373"/>
    <w:rsid w:val="00F90102"/>
    <w:rsid w:val="00F906AC"/>
    <w:rsid w:val="00F9083D"/>
    <w:rsid w:val="00F909E2"/>
    <w:rsid w:val="00F90F70"/>
    <w:rsid w:val="00F912CA"/>
    <w:rsid w:val="00F915AF"/>
    <w:rsid w:val="00F91A74"/>
    <w:rsid w:val="00F91C1D"/>
    <w:rsid w:val="00F92374"/>
    <w:rsid w:val="00F92BDA"/>
    <w:rsid w:val="00F9346E"/>
    <w:rsid w:val="00F935CF"/>
    <w:rsid w:val="00F93864"/>
    <w:rsid w:val="00F93B6A"/>
    <w:rsid w:val="00F93BBD"/>
    <w:rsid w:val="00F9427B"/>
    <w:rsid w:val="00F942AA"/>
    <w:rsid w:val="00F94734"/>
    <w:rsid w:val="00F94756"/>
    <w:rsid w:val="00F948FB"/>
    <w:rsid w:val="00F94D84"/>
    <w:rsid w:val="00F951D8"/>
    <w:rsid w:val="00F95255"/>
    <w:rsid w:val="00F95425"/>
    <w:rsid w:val="00F9585D"/>
    <w:rsid w:val="00F965E7"/>
    <w:rsid w:val="00F96607"/>
    <w:rsid w:val="00F96B43"/>
    <w:rsid w:val="00F96C3A"/>
    <w:rsid w:val="00F96C50"/>
    <w:rsid w:val="00F971FA"/>
    <w:rsid w:val="00F97230"/>
    <w:rsid w:val="00F9731F"/>
    <w:rsid w:val="00F97AB5"/>
    <w:rsid w:val="00FA0F45"/>
    <w:rsid w:val="00FA11BF"/>
    <w:rsid w:val="00FA18D8"/>
    <w:rsid w:val="00FA2632"/>
    <w:rsid w:val="00FA29F0"/>
    <w:rsid w:val="00FA2EB3"/>
    <w:rsid w:val="00FA3007"/>
    <w:rsid w:val="00FA3872"/>
    <w:rsid w:val="00FA3E64"/>
    <w:rsid w:val="00FA447D"/>
    <w:rsid w:val="00FA4518"/>
    <w:rsid w:val="00FA59CE"/>
    <w:rsid w:val="00FA5F65"/>
    <w:rsid w:val="00FA61F2"/>
    <w:rsid w:val="00FA6BA6"/>
    <w:rsid w:val="00FA74D2"/>
    <w:rsid w:val="00FA773B"/>
    <w:rsid w:val="00FA787A"/>
    <w:rsid w:val="00FB0266"/>
    <w:rsid w:val="00FB062F"/>
    <w:rsid w:val="00FB06C0"/>
    <w:rsid w:val="00FB0C15"/>
    <w:rsid w:val="00FB12AC"/>
    <w:rsid w:val="00FB1B91"/>
    <w:rsid w:val="00FB35C5"/>
    <w:rsid w:val="00FB3689"/>
    <w:rsid w:val="00FB435D"/>
    <w:rsid w:val="00FB4565"/>
    <w:rsid w:val="00FB459F"/>
    <w:rsid w:val="00FB4862"/>
    <w:rsid w:val="00FB4B89"/>
    <w:rsid w:val="00FB6AE1"/>
    <w:rsid w:val="00FB707B"/>
    <w:rsid w:val="00FB7873"/>
    <w:rsid w:val="00FB787B"/>
    <w:rsid w:val="00FB7A1F"/>
    <w:rsid w:val="00FC0040"/>
    <w:rsid w:val="00FC015C"/>
    <w:rsid w:val="00FC0588"/>
    <w:rsid w:val="00FC0DC2"/>
    <w:rsid w:val="00FC11C9"/>
    <w:rsid w:val="00FC16E7"/>
    <w:rsid w:val="00FC24DF"/>
    <w:rsid w:val="00FC25E9"/>
    <w:rsid w:val="00FC2AF7"/>
    <w:rsid w:val="00FC2B26"/>
    <w:rsid w:val="00FC3196"/>
    <w:rsid w:val="00FC35AD"/>
    <w:rsid w:val="00FC364D"/>
    <w:rsid w:val="00FC3775"/>
    <w:rsid w:val="00FC3C56"/>
    <w:rsid w:val="00FC3E89"/>
    <w:rsid w:val="00FC4A65"/>
    <w:rsid w:val="00FC4B0E"/>
    <w:rsid w:val="00FC5450"/>
    <w:rsid w:val="00FC553A"/>
    <w:rsid w:val="00FC5EDE"/>
    <w:rsid w:val="00FC61A8"/>
    <w:rsid w:val="00FC6621"/>
    <w:rsid w:val="00FC6A86"/>
    <w:rsid w:val="00FC6C13"/>
    <w:rsid w:val="00FD032A"/>
    <w:rsid w:val="00FD0946"/>
    <w:rsid w:val="00FD094C"/>
    <w:rsid w:val="00FD09C1"/>
    <w:rsid w:val="00FD0BD4"/>
    <w:rsid w:val="00FD0E84"/>
    <w:rsid w:val="00FD0F58"/>
    <w:rsid w:val="00FD1A69"/>
    <w:rsid w:val="00FD1D43"/>
    <w:rsid w:val="00FD2D61"/>
    <w:rsid w:val="00FD313D"/>
    <w:rsid w:val="00FD3ABA"/>
    <w:rsid w:val="00FD5A75"/>
    <w:rsid w:val="00FD655E"/>
    <w:rsid w:val="00FD6BD9"/>
    <w:rsid w:val="00FD6F76"/>
    <w:rsid w:val="00FD70E2"/>
    <w:rsid w:val="00FD79F4"/>
    <w:rsid w:val="00FD7B27"/>
    <w:rsid w:val="00FE1108"/>
    <w:rsid w:val="00FE14D7"/>
    <w:rsid w:val="00FE1DDF"/>
    <w:rsid w:val="00FE260D"/>
    <w:rsid w:val="00FE2765"/>
    <w:rsid w:val="00FE278D"/>
    <w:rsid w:val="00FE2C5C"/>
    <w:rsid w:val="00FE2F5D"/>
    <w:rsid w:val="00FE3907"/>
    <w:rsid w:val="00FE3C7F"/>
    <w:rsid w:val="00FE4365"/>
    <w:rsid w:val="00FE4AD2"/>
    <w:rsid w:val="00FE4D10"/>
    <w:rsid w:val="00FE53D5"/>
    <w:rsid w:val="00FE5CF3"/>
    <w:rsid w:val="00FE60E7"/>
    <w:rsid w:val="00FE6459"/>
    <w:rsid w:val="00FE69DD"/>
    <w:rsid w:val="00FE6E95"/>
    <w:rsid w:val="00FE7764"/>
    <w:rsid w:val="00FE79AF"/>
    <w:rsid w:val="00FE7B2A"/>
    <w:rsid w:val="00FE7F48"/>
    <w:rsid w:val="00FF039F"/>
    <w:rsid w:val="00FF0482"/>
    <w:rsid w:val="00FF0560"/>
    <w:rsid w:val="00FF0CAA"/>
    <w:rsid w:val="00FF0E5F"/>
    <w:rsid w:val="00FF1248"/>
    <w:rsid w:val="00FF1891"/>
    <w:rsid w:val="00FF1D88"/>
    <w:rsid w:val="00FF28BD"/>
    <w:rsid w:val="00FF2E32"/>
    <w:rsid w:val="00FF3125"/>
    <w:rsid w:val="00FF37FE"/>
    <w:rsid w:val="00FF3AF1"/>
    <w:rsid w:val="00FF3B32"/>
    <w:rsid w:val="00FF3C0F"/>
    <w:rsid w:val="00FF492C"/>
    <w:rsid w:val="00FF49CE"/>
    <w:rsid w:val="00FF4EB0"/>
    <w:rsid w:val="00FF54C7"/>
    <w:rsid w:val="00FF5819"/>
    <w:rsid w:val="00FF5B05"/>
    <w:rsid w:val="00FF66B0"/>
    <w:rsid w:val="00FF6E4F"/>
    <w:rsid w:val="00FF7BD6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666"/>
    <w:pPr>
      <w:ind w:firstLine="709"/>
      <w:jc w:val="both"/>
    </w:pPr>
    <w:rPr>
      <w:rFonts w:ascii="Arial" w:hAnsi="Arial"/>
      <w:sz w:val="22"/>
    </w:rPr>
  </w:style>
  <w:style w:type="paragraph" w:styleId="1">
    <w:name w:val="heading 1"/>
    <w:basedOn w:val="a"/>
    <w:next w:val="a"/>
    <w:qFormat/>
    <w:pPr>
      <w:keepNext/>
      <w:pageBreakBefore/>
      <w:spacing w:after="360"/>
      <w:ind w:firstLine="0"/>
      <w:jc w:val="left"/>
      <w:outlineLvl w:val="0"/>
    </w:pPr>
    <w:rPr>
      <w:b/>
      <w:caps/>
      <w:kern w:val="28"/>
      <w:sz w:val="26"/>
    </w:rPr>
  </w:style>
  <w:style w:type="paragraph" w:styleId="2">
    <w:name w:val="heading 2"/>
    <w:basedOn w:val="a"/>
    <w:next w:val="a"/>
    <w:link w:val="20"/>
    <w:qFormat/>
    <w:pPr>
      <w:keepNext/>
      <w:pageBreakBefore/>
      <w:spacing w:after="240"/>
      <w:ind w:firstLine="0"/>
      <w:jc w:val="left"/>
      <w:outlineLvl w:val="1"/>
    </w:pPr>
    <w:rPr>
      <w:b/>
      <w:caps/>
      <w:sz w:val="23"/>
      <w:lang w:val="x-none" w:eastAsia="x-none"/>
    </w:rPr>
  </w:style>
  <w:style w:type="paragraph" w:styleId="3">
    <w:name w:val="heading 3"/>
    <w:basedOn w:val="a"/>
    <w:next w:val="a"/>
    <w:link w:val="30"/>
    <w:qFormat/>
    <w:pPr>
      <w:keepNext/>
      <w:spacing w:before="240" w:after="120"/>
      <w:ind w:firstLine="0"/>
      <w:jc w:val="left"/>
      <w:outlineLvl w:val="2"/>
    </w:pPr>
    <w:rPr>
      <w:b/>
      <w:sz w:val="24"/>
      <w:lang w:val="x-none" w:eastAsia="x-none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3"/>
    <w:next w:val="a"/>
    <w:qFormat/>
    <w:pPr>
      <w:pageBreakBefore/>
      <w:spacing w:before="0"/>
      <w:outlineLvl w:val="4"/>
    </w:p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bCs/>
      <w:sz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pPr>
      <w:spacing w:before="60" w:after="60" w:line="200" w:lineRule="exact"/>
      <w:ind w:firstLine="0"/>
      <w:jc w:val="left"/>
    </w:pPr>
    <w:rPr>
      <w:i/>
      <w:sz w:val="20"/>
      <w:lang w:val="x-none" w:eastAsia="x-none"/>
    </w:rPr>
  </w:style>
  <w:style w:type="paragraph" w:customStyle="1" w:styleId="a5">
    <w:name w:val="Таблица"/>
    <w:basedOn w:val="a3"/>
    <w:pPr>
      <w:spacing w:before="0" w:after="0" w:line="220" w:lineRule="exact"/>
    </w:pPr>
    <w:rPr>
      <w:i w:val="0"/>
    </w:rPr>
  </w:style>
  <w:style w:type="paragraph" w:customStyle="1" w:styleId="a6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paragraph" w:customStyle="1" w:styleId="a7">
    <w:name w:val="Заголграф"/>
    <w:basedOn w:val="3"/>
    <w:pPr>
      <w:spacing w:before="120" w:after="240"/>
      <w:jc w:val="center"/>
      <w:outlineLvl w:val="9"/>
    </w:pPr>
    <w:rPr>
      <w:sz w:val="22"/>
    </w:rPr>
  </w:style>
  <w:style w:type="paragraph" w:customStyle="1" w:styleId="a8">
    <w:name w:val="Сноска"/>
    <w:basedOn w:val="a"/>
    <w:rPr>
      <w:sz w:val="18"/>
    </w:rPr>
  </w:style>
  <w:style w:type="paragraph" w:styleId="a9">
    <w:name w:val="header"/>
    <w:aliases w:val="ВерхКолонтитул"/>
    <w:basedOn w:val="a"/>
    <w:link w:val="aa"/>
    <w:uiPriority w:val="99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  <w:lang w:val="x-none" w:eastAsia="x-none"/>
    </w:rPr>
  </w:style>
  <w:style w:type="character" w:styleId="ab">
    <w:name w:val="page number"/>
    <w:basedOn w:val="a0"/>
  </w:style>
  <w:style w:type="paragraph" w:customStyle="1" w:styleId="ac">
    <w:name w:val="Единицы"/>
    <w:basedOn w:val="a"/>
    <w:pPr>
      <w:keepNext/>
      <w:spacing w:before="20" w:after="60"/>
      <w:ind w:right="284" w:firstLine="0"/>
      <w:jc w:val="right"/>
    </w:pPr>
  </w:style>
  <w:style w:type="paragraph" w:customStyle="1" w:styleId="ad">
    <w:name w:val="Приложение"/>
    <w:basedOn w:val="a"/>
    <w:pPr>
      <w:spacing w:line="190" w:lineRule="exact"/>
      <w:ind w:right="567" w:firstLine="0"/>
      <w:jc w:val="right"/>
    </w:pPr>
    <w:rPr>
      <w:rFonts w:ascii="Times New Roman" w:hAnsi="Times New Roman"/>
      <w:sz w:val="18"/>
    </w:rPr>
  </w:style>
  <w:style w:type="paragraph" w:styleId="ae">
    <w:name w:val="footnote text"/>
    <w:basedOn w:val="a"/>
    <w:semiHidden/>
    <w:rPr>
      <w:sz w:val="18"/>
    </w:rPr>
  </w:style>
  <w:style w:type="character" w:styleId="af">
    <w:name w:val="endnote reference"/>
    <w:semiHidden/>
    <w:rPr>
      <w:vertAlign w:val="superscript"/>
    </w:rPr>
  </w:style>
  <w:style w:type="paragraph" w:styleId="af0">
    <w:name w:val="footer"/>
    <w:basedOn w:val="a"/>
    <w:pPr>
      <w:tabs>
        <w:tab w:val="center" w:pos="4536"/>
        <w:tab w:val="right" w:pos="9072"/>
      </w:tabs>
    </w:pPr>
  </w:style>
  <w:style w:type="character" w:styleId="af1">
    <w:name w:val="footnote reference"/>
    <w:semiHidden/>
    <w:rPr>
      <w:vertAlign w:val="superscript"/>
    </w:rPr>
  </w:style>
  <w:style w:type="paragraph" w:customStyle="1" w:styleId="af2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</w:rPr>
  </w:style>
  <w:style w:type="character" w:customStyle="1" w:styleId="af3">
    <w:name w:val="знак сноски"/>
    <w:rPr>
      <w:vertAlign w:val="superscript"/>
    </w:rPr>
  </w:style>
  <w:style w:type="paragraph" w:customStyle="1" w:styleId="af4">
    <w:name w:val="текст сноски"/>
    <w:basedOn w:val="a"/>
    <w:pPr>
      <w:widowControl w:val="0"/>
    </w:pPr>
    <w:rPr>
      <w:sz w:val="18"/>
    </w:rPr>
  </w:style>
  <w:style w:type="paragraph" w:styleId="af5">
    <w:name w:val="Body Text Indent"/>
    <w:basedOn w:val="a"/>
    <w:rPr>
      <w:sz w:val="20"/>
    </w:rPr>
  </w:style>
  <w:style w:type="paragraph" w:customStyle="1" w:styleId="af6">
    <w:name w:val="Ñíîñêà"/>
    <w:basedOn w:val="a"/>
    <w:autoRedefine/>
    <w:pPr>
      <w:ind w:firstLine="454"/>
    </w:pPr>
    <w:rPr>
      <w:sz w:val="18"/>
    </w:rPr>
  </w:style>
  <w:style w:type="paragraph" w:styleId="10">
    <w:name w:val="toc 1"/>
    <w:basedOn w:val="a"/>
    <w:next w:val="a"/>
    <w:autoRedefine/>
    <w:semiHidden/>
  </w:style>
  <w:style w:type="paragraph" w:styleId="22">
    <w:name w:val="toc 2"/>
    <w:basedOn w:val="a"/>
    <w:next w:val="a"/>
    <w:autoRedefine/>
    <w:semiHidden/>
    <w:pPr>
      <w:ind w:left="220"/>
    </w:pPr>
  </w:style>
  <w:style w:type="paragraph" w:styleId="31">
    <w:name w:val="toc 3"/>
    <w:basedOn w:val="a"/>
    <w:next w:val="a"/>
    <w:autoRedefine/>
    <w:semiHidden/>
    <w:pPr>
      <w:ind w:left="440"/>
    </w:pPr>
  </w:style>
  <w:style w:type="paragraph" w:styleId="40">
    <w:name w:val="toc 4"/>
    <w:basedOn w:val="a"/>
    <w:next w:val="a"/>
    <w:autoRedefine/>
    <w:semiHidden/>
    <w:pPr>
      <w:ind w:left="660"/>
    </w:pPr>
  </w:style>
  <w:style w:type="paragraph" w:styleId="50">
    <w:name w:val="toc 5"/>
    <w:basedOn w:val="a"/>
    <w:next w:val="a"/>
    <w:autoRedefine/>
    <w:semiHidden/>
    <w:pPr>
      <w:ind w:left="880"/>
    </w:pPr>
  </w:style>
  <w:style w:type="paragraph" w:styleId="61">
    <w:name w:val="toc 6"/>
    <w:basedOn w:val="a"/>
    <w:next w:val="a"/>
    <w:autoRedefine/>
    <w:semiHidden/>
    <w:pPr>
      <w:ind w:left="1100"/>
    </w:pPr>
  </w:style>
  <w:style w:type="paragraph" w:styleId="7">
    <w:name w:val="toc 7"/>
    <w:basedOn w:val="a"/>
    <w:next w:val="a"/>
    <w:autoRedefine/>
    <w:semiHidden/>
    <w:pPr>
      <w:ind w:left="1320"/>
    </w:pPr>
  </w:style>
  <w:style w:type="paragraph" w:styleId="8">
    <w:name w:val="toc 8"/>
    <w:basedOn w:val="a"/>
    <w:next w:val="a"/>
    <w:autoRedefine/>
    <w:semiHidden/>
    <w:pPr>
      <w:ind w:left="1540"/>
    </w:pPr>
  </w:style>
  <w:style w:type="paragraph" w:styleId="9">
    <w:name w:val="toc 9"/>
    <w:basedOn w:val="a"/>
    <w:next w:val="a"/>
    <w:autoRedefine/>
    <w:semiHidden/>
    <w:pPr>
      <w:ind w:left="1760"/>
    </w:pPr>
  </w:style>
  <w:style w:type="paragraph" w:styleId="23">
    <w:name w:val="Body Text Indent 2"/>
    <w:basedOn w:val="a"/>
    <w:pPr>
      <w:spacing w:before="120"/>
    </w:pPr>
    <w:rPr>
      <w:rFonts w:cs="Arial"/>
    </w:rPr>
  </w:style>
  <w:style w:type="paragraph" w:styleId="32">
    <w:name w:val="Body Text Indent 3"/>
    <w:basedOn w:val="a"/>
    <w:link w:val="33"/>
    <w:rPr>
      <w:rFonts w:ascii="Times New Roman" w:hAnsi="Times New Roman"/>
      <w:sz w:val="24"/>
      <w:lang w:val="x-none" w:eastAsia="x-none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f8">
    <w:name w:val="Table Grid"/>
    <w:basedOn w:val="a1"/>
    <w:rsid w:val="00E734BD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semiHidden/>
    <w:rsid w:val="00B86A1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02F8F"/>
    <w:rPr>
      <w:rFonts w:ascii="Arial" w:hAnsi="Arial"/>
      <w:b/>
      <w:sz w:val="24"/>
    </w:rPr>
  </w:style>
  <w:style w:type="character" w:customStyle="1" w:styleId="60">
    <w:name w:val="Заголовок 6 Знак"/>
    <w:link w:val="6"/>
    <w:rsid w:val="00D02F8F"/>
    <w:rPr>
      <w:rFonts w:ascii="Arial" w:hAnsi="Arial"/>
      <w:b/>
      <w:bCs/>
      <w:sz w:val="18"/>
    </w:rPr>
  </w:style>
  <w:style w:type="character" w:customStyle="1" w:styleId="a4">
    <w:name w:val="Шапка Знак"/>
    <w:link w:val="a3"/>
    <w:rsid w:val="00D02F8F"/>
    <w:rPr>
      <w:rFonts w:ascii="Arial" w:hAnsi="Arial"/>
      <w:i/>
    </w:rPr>
  </w:style>
  <w:style w:type="character" w:customStyle="1" w:styleId="33">
    <w:name w:val="Основной текст с отступом 3 Знак"/>
    <w:link w:val="32"/>
    <w:rsid w:val="00D02F8F"/>
    <w:rPr>
      <w:sz w:val="24"/>
    </w:rPr>
  </w:style>
  <w:style w:type="character" w:customStyle="1" w:styleId="20">
    <w:name w:val="Заголовок 2 Знак"/>
    <w:link w:val="2"/>
    <w:rsid w:val="00D16EEE"/>
    <w:rPr>
      <w:rFonts w:ascii="Arial" w:hAnsi="Arial"/>
      <w:b/>
      <w:caps/>
      <w:sz w:val="23"/>
    </w:rPr>
  </w:style>
  <w:style w:type="character" w:customStyle="1" w:styleId="aa">
    <w:name w:val="Верхний колонтитул Знак"/>
    <w:aliases w:val="ВерхКолонтитул Знак"/>
    <w:link w:val="a9"/>
    <w:uiPriority w:val="99"/>
    <w:rsid w:val="007107FD"/>
    <w:rPr>
      <w:rFonts w:ascii="Arial" w:hAnsi="Arial"/>
      <w:b/>
      <w:i/>
      <w:smallCaps/>
      <w:sz w:val="28"/>
      <w:shd w:val="pct25" w:color="auto" w:fill="auto"/>
    </w:rPr>
  </w:style>
  <w:style w:type="paragraph" w:customStyle="1" w:styleId="34">
    <w:name w:val="заголовок 3"/>
    <w:basedOn w:val="a"/>
    <w:next w:val="a"/>
    <w:rsid w:val="00A16101"/>
    <w:pPr>
      <w:keepNext/>
      <w:spacing w:before="120" w:after="120"/>
      <w:ind w:firstLine="0"/>
      <w:jc w:val="center"/>
    </w:pPr>
    <w:rPr>
      <w:rFonts w:ascii="Times New Roman" w:hAnsi="Times New Roman"/>
      <w:b/>
      <w:sz w:val="16"/>
    </w:rPr>
  </w:style>
  <w:style w:type="paragraph" w:styleId="afa">
    <w:name w:val="List Paragraph"/>
    <w:basedOn w:val="a"/>
    <w:uiPriority w:val="34"/>
    <w:qFormat/>
    <w:rsid w:val="000F24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666"/>
    <w:pPr>
      <w:ind w:firstLine="709"/>
      <w:jc w:val="both"/>
    </w:pPr>
    <w:rPr>
      <w:rFonts w:ascii="Arial" w:hAnsi="Arial"/>
      <w:sz w:val="22"/>
    </w:rPr>
  </w:style>
  <w:style w:type="paragraph" w:styleId="1">
    <w:name w:val="heading 1"/>
    <w:basedOn w:val="a"/>
    <w:next w:val="a"/>
    <w:qFormat/>
    <w:pPr>
      <w:keepNext/>
      <w:pageBreakBefore/>
      <w:spacing w:after="360"/>
      <w:ind w:firstLine="0"/>
      <w:jc w:val="left"/>
      <w:outlineLvl w:val="0"/>
    </w:pPr>
    <w:rPr>
      <w:b/>
      <w:caps/>
      <w:kern w:val="28"/>
      <w:sz w:val="26"/>
    </w:rPr>
  </w:style>
  <w:style w:type="paragraph" w:styleId="2">
    <w:name w:val="heading 2"/>
    <w:basedOn w:val="a"/>
    <w:next w:val="a"/>
    <w:link w:val="20"/>
    <w:qFormat/>
    <w:pPr>
      <w:keepNext/>
      <w:pageBreakBefore/>
      <w:spacing w:after="240"/>
      <w:ind w:firstLine="0"/>
      <w:jc w:val="left"/>
      <w:outlineLvl w:val="1"/>
    </w:pPr>
    <w:rPr>
      <w:b/>
      <w:caps/>
      <w:sz w:val="23"/>
      <w:lang w:val="x-none" w:eastAsia="x-none"/>
    </w:rPr>
  </w:style>
  <w:style w:type="paragraph" w:styleId="3">
    <w:name w:val="heading 3"/>
    <w:basedOn w:val="a"/>
    <w:next w:val="a"/>
    <w:link w:val="30"/>
    <w:qFormat/>
    <w:pPr>
      <w:keepNext/>
      <w:spacing w:before="240" w:after="120"/>
      <w:ind w:firstLine="0"/>
      <w:jc w:val="left"/>
      <w:outlineLvl w:val="2"/>
    </w:pPr>
    <w:rPr>
      <w:b/>
      <w:sz w:val="24"/>
      <w:lang w:val="x-none" w:eastAsia="x-none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3"/>
    <w:next w:val="a"/>
    <w:qFormat/>
    <w:pPr>
      <w:pageBreakBefore/>
      <w:spacing w:before="0"/>
      <w:outlineLvl w:val="4"/>
    </w:p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bCs/>
      <w:sz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pPr>
      <w:spacing w:before="60" w:after="60" w:line="200" w:lineRule="exact"/>
      <w:ind w:firstLine="0"/>
      <w:jc w:val="left"/>
    </w:pPr>
    <w:rPr>
      <w:i/>
      <w:sz w:val="20"/>
      <w:lang w:val="x-none" w:eastAsia="x-none"/>
    </w:rPr>
  </w:style>
  <w:style w:type="paragraph" w:customStyle="1" w:styleId="a5">
    <w:name w:val="Таблица"/>
    <w:basedOn w:val="a3"/>
    <w:pPr>
      <w:spacing w:before="0" w:after="0" w:line="220" w:lineRule="exact"/>
    </w:pPr>
    <w:rPr>
      <w:i w:val="0"/>
    </w:rPr>
  </w:style>
  <w:style w:type="paragraph" w:customStyle="1" w:styleId="a6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paragraph" w:customStyle="1" w:styleId="a7">
    <w:name w:val="Заголграф"/>
    <w:basedOn w:val="3"/>
    <w:pPr>
      <w:spacing w:before="120" w:after="240"/>
      <w:jc w:val="center"/>
      <w:outlineLvl w:val="9"/>
    </w:pPr>
    <w:rPr>
      <w:sz w:val="22"/>
    </w:rPr>
  </w:style>
  <w:style w:type="paragraph" w:customStyle="1" w:styleId="a8">
    <w:name w:val="Сноска"/>
    <w:basedOn w:val="a"/>
    <w:rPr>
      <w:sz w:val="18"/>
    </w:rPr>
  </w:style>
  <w:style w:type="paragraph" w:styleId="a9">
    <w:name w:val="header"/>
    <w:aliases w:val="ВерхКолонтитул"/>
    <w:basedOn w:val="a"/>
    <w:link w:val="aa"/>
    <w:uiPriority w:val="99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  <w:lang w:val="x-none" w:eastAsia="x-none"/>
    </w:rPr>
  </w:style>
  <w:style w:type="character" w:styleId="ab">
    <w:name w:val="page number"/>
    <w:basedOn w:val="a0"/>
  </w:style>
  <w:style w:type="paragraph" w:customStyle="1" w:styleId="ac">
    <w:name w:val="Единицы"/>
    <w:basedOn w:val="a"/>
    <w:pPr>
      <w:keepNext/>
      <w:spacing w:before="20" w:after="60"/>
      <w:ind w:right="284" w:firstLine="0"/>
      <w:jc w:val="right"/>
    </w:pPr>
  </w:style>
  <w:style w:type="paragraph" w:customStyle="1" w:styleId="ad">
    <w:name w:val="Приложение"/>
    <w:basedOn w:val="a"/>
    <w:pPr>
      <w:spacing w:line="190" w:lineRule="exact"/>
      <w:ind w:right="567" w:firstLine="0"/>
      <w:jc w:val="right"/>
    </w:pPr>
    <w:rPr>
      <w:rFonts w:ascii="Times New Roman" w:hAnsi="Times New Roman"/>
      <w:sz w:val="18"/>
    </w:rPr>
  </w:style>
  <w:style w:type="paragraph" w:styleId="ae">
    <w:name w:val="footnote text"/>
    <w:basedOn w:val="a"/>
    <w:semiHidden/>
    <w:rPr>
      <w:sz w:val="18"/>
    </w:rPr>
  </w:style>
  <w:style w:type="character" w:styleId="af">
    <w:name w:val="endnote reference"/>
    <w:semiHidden/>
    <w:rPr>
      <w:vertAlign w:val="superscript"/>
    </w:rPr>
  </w:style>
  <w:style w:type="paragraph" w:styleId="af0">
    <w:name w:val="footer"/>
    <w:basedOn w:val="a"/>
    <w:pPr>
      <w:tabs>
        <w:tab w:val="center" w:pos="4536"/>
        <w:tab w:val="right" w:pos="9072"/>
      </w:tabs>
    </w:pPr>
  </w:style>
  <w:style w:type="character" w:styleId="af1">
    <w:name w:val="footnote reference"/>
    <w:semiHidden/>
    <w:rPr>
      <w:vertAlign w:val="superscript"/>
    </w:rPr>
  </w:style>
  <w:style w:type="paragraph" w:customStyle="1" w:styleId="af2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</w:rPr>
  </w:style>
  <w:style w:type="character" w:customStyle="1" w:styleId="af3">
    <w:name w:val="знак сноски"/>
    <w:rPr>
      <w:vertAlign w:val="superscript"/>
    </w:rPr>
  </w:style>
  <w:style w:type="paragraph" w:customStyle="1" w:styleId="af4">
    <w:name w:val="текст сноски"/>
    <w:basedOn w:val="a"/>
    <w:pPr>
      <w:widowControl w:val="0"/>
    </w:pPr>
    <w:rPr>
      <w:sz w:val="18"/>
    </w:rPr>
  </w:style>
  <w:style w:type="paragraph" w:styleId="af5">
    <w:name w:val="Body Text Indent"/>
    <w:basedOn w:val="a"/>
    <w:rPr>
      <w:sz w:val="20"/>
    </w:rPr>
  </w:style>
  <w:style w:type="paragraph" w:customStyle="1" w:styleId="af6">
    <w:name w:val="Ñíîñêà"/>
    <w:basedOn w:val="a"/>
    <w:autoRedefine/>
    <w:pPr>
      <w:ind w:firstLine="454"/>
    </w:pPr>
    <w:rPr>
      <w:sz w:val="18"/>
    </w:rPr>
  </w:style>
  <w:style w:type="paragraph" w:styleId="10">
    <w:name w:val="toc 1"/>
    <w:basedOn w:val="a"/>
    <w:next w:val="a"/>
    <w:autoRedefine/>
    <w:semiHidden/>
  </w:style>
  <w:style w:type="paragraph" w:styleId="22">
    <w:name w:val="toc 2"/>
    <w:basedOn w:val="a"/>
    <w:next w:val="a"/>
    <w:autoRedefine/>
    <w:semiHidden/>
    <w:pPr>
      <w:ind w:left="220"/>
    </w:pPr>
  </w:style>
  <w:style w:type="paragraph" w:styleId="31">
    <w:name w:val="toc 3"/>
    <w:basedOn w:val="a"/>
    <w:next w:val="a"/>
    <w:autoRedefine/>
    <w:semiHidden/>
    <w:pPr>
      <w:ind w:left="440"/>
    </w:pPr>
  </w:style>
  <w:style w:type="paragraph" w:styleId="40">
    <w:name w:val="toc 4"/>
    <w:basedOn w:val="a"/>
    <w:next w:val="a"/>
    <w:autoRedefine/>
    <w:semiHidden/>
    <w:pPr>
      <w:ind w:left="660"/>
    </w:pPr>
  </w:style>
  <w:style w:type="paragraph" w:styleId="50">
    <w:name w:val="toc 5"/>
    <w:basedOn w:val="a"/>
    <w:next w:val="a"/>
    <w:autoRedefine/>
    <w:semiHidden/>
    <w:pPr>
      <w:ind w:left="880"/>
    </w:pPr>
  </w:style>
  <w:style w:type="paragraph" w:styleId="61">
    <w:name w:val="toc 6"/>
    <w:basedOn w:val="a"/>
    <w:next w:val="a"/>
    <w:autoRedefine/>
    <w:semiHidden/>
    <w:pPr>
      <w:ind w:left="1100"/>
    </w:pPr>
  </w:style>
  <w:style w:type="paragraph" w:styleId="7">
    <w:name w:val="toc 7"/>
    <w:basedOn w:val="a"/>
    <w:next w:val="a"/>
    <w:autoRedefine/>
    <w:semiHidden/>
    <w:pPr>
      <w:ind w:left="1320"/>
    </w:pPr>
  </w:style>
  <w:style w:type="paragraph" w:styleId="8">
    <w:name w:val="toc 8"/>
    <w:basedOn w:val="a"/>
    <w:next w:val="a"/>
    <w:autoRedefine/>
    <w:semiHidden/>
    <w:pPr>
      <w:ind w:left="1540"/>
    </w:pPr>
  </w:style>
  <w:style w:type="paragraph" w:styleId="9">
    <w:name w:val="toc 9"/>
    <w:basedOn w:val="a"/>
    <w:next w:val="a"/>
    <w:autoRedefine/>
    <w:semiHidden/>
    <w:pPr>
      <w:ind w:left="1760"/>
    </w:pPr>
  </w:style>
  <w:style w:type="paragraph" w:styleId="23">
    <w:name w:val="Body Text Indent 2"/>
    <w:basedOn w:val="a"/>
    <w:pPr>
      <w:spacing w:before="120"/>
    </w:pPr>
    <w:rPr>
      <w:rFonts w:cs="Arial"/>
    </w:rPr>
  </w:style>
  <w:style w:type="paragraph" w:styleId="32">
    <w:name w:val="Body Text Indent 3"/>
    <w:basedOn w:val="a"/>
    <w:link w:val="33"/>
    <w:rPr>
      <w:rFonts w:ascii="Times New Roman" w:hAnsi="Times New Roman"/>
      <w:sz w:val="24"/>
      <w:lang w:val="x-none" w:eastAsia="x-none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f8">
    <w:name w:val="Table Grid"/>
    <w:basedOn w:val="a1"/>
    <w:rsid w:val="00E734BD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semiHidden/>
    <w:rsid w:val="00B86A1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02F8F"/>
    <w:rPr>
      <w:rFonts w:ascii="Arial" w:hAnsi="Arial"/>
      <w:b/>
      <w:sz w:val="24"/>
    </w:rPr>
  </w:style>
  <w:style w:type="character" w:customStyle="1" w:styleId="60">
    <w:name w:val="Заголовок 6 Знак"/>
    <w:link w:val="6"/>
    <w:rsid w:val="00D02F8F"/>
    <w:rPr>
      <w:rFonts w:ascii="Arial" w:hAnsi="Arial"/>
      <w:b/>
      <w:bCs/>
      <w:sz w:val="18"/>
    </w:rPr>
  </w:style>
  <w:style w:type="character" w:customStyle="1" w:styleId="a4">
    <w:name w:val="Шапка Знак"/>
    <w:link w:val="a3"/>
    <w:rsid w:val="00D02F8F"/>
    <w:rPr>
      <w:rFonts w:ascii="Arial" w:hAnsi="Arial"/>
      <w:i/>
    </w:rPr>
  </w:style>
  <w:style w:type="character" w:customStyle="1" w:styleId="33">
    <w:name w:val="Основной текст с отступом 3 Знак"/>
    <w:link w:val="32"/>
    <w:rsid w:val="00D02F8F"/>
    <w:rPr>
      <w:sz w:val="24"/>
    </w:rPr>
  </w:style>
  <w:style w:type="character" w:customStyle="1" w:styleId="20">
    <w:name w:val="Заголовок 2 Знак"/>
    <w:link w:val="2"/>
    <w:rsid w:val="00D16EEE"/>
    <w:rPr>
      <w:rFonts w:ascii="Arial" w:hAnsi="Arial"/>
      <w:b/>
      <w:caps/>
      <w:sz w:val="23"/>
    </w:rPr>
  </w:style>
  <w:style w:type="character" w:customStyle="1" w:styleId="aa">
    <w:name w:val="Верхний колонтитул Знак"/>
    <w:aliases w:val="ВерхКолонтитул Знак"/>
    <w:link w:val="a9"/>
    <w:uiPriority w:val="99"/>
    <w:rsid w:val="007107FD"/>
    <w:rPr>
      <w:rFonts w:ascii="Arial" w:hAnsi="Arial"/>
      <w:b/>
      <w:i/>
      <w:smallCaps/>
      <w:sz w:val="28"/>
      <w:shd w:val="pct25" w:color="auto" w:fill="auto"/>
    </w:rPr>
  </w:style>
  <w:style w:type="paragraph" w:customStyle="1" w:styleId="34">
    <w:name w:val="заголовок 3"/>
    <w:basedOn w:val="a"/>
    <w:next w:val="a"/>
    <w:rsid w:val="00A16101"/>
    <w:pPr>
      <w:keepNext/>
      <w:spacing w:before="120" w:after="120"/>
      <w:ind w:firstLine="0"/>
      <w:jc w:val="center"/>
    </w:pPr>
    <w:rPr>
      <w:rFonts w:ascii="Times New Roman" w:hAnsi="Times New Roman"/>
      <w:b/>
      <w:sz w:val="16"/>
    </w:rPr>
  </w:style>
  <w:style w:type="paragraph" w:styleId="afa">
    <w:name w:val="List Paragraph"/>
    <w:basedOn w:val="a"/>
    <w:uiPriority w:val="34"/>
    <w:qFormat/>
    <w:rsid w:val="000F2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&#1064;&#1072;&#1073;&#1083;&#1086;&#1085;&#1099;\DOKNOV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ru-RU" sz="1000" b="1"/>
              <a:t>Структура формирования оборота розничной торговли</a:t>
            </a:r>
          </a:p>
          <a:p>
            <a:pPr>
              <a:defRPr sz="1000"/>
            </a:pPr>
            <a:r>
              <a:rPr lang="ru-RU" sz="1000" b="1"/>
              <a:t> в январе </a:t>
            </a:r>
            <a:r>
              <a:rPr lang="ru-RU" sz="1000" b="1" i="0" u="none" strike="noStrike" baseline="0">
                <a:effectLst/>
              </a:rPr>
              <a:t>– августе</a:t>
            </a:r>
            <a:r>
              <a:rPr lang="ru-RU" sz="1000" b="1"/>
              <a:t> 2024 года (в январе </a:t>
            </a:r>
            <a:r>
              <a:rPr lang="ru-RU" sz="1000" b="1" i="0" u="none" strike="noStrike" baseline="0">
                <a:effectLst/>
              </a:rPr>
              <a:t>– августе</a:t>
            </a:r>
            <a:r>
              <a:rPr lang="ru-RU" sz="1000" b="1"/>
              <a:t> 2023 года) </a:t>
            </a:r>
          </a:p>
          <a:p>
            <a:pPr>
              <a:defRPr sz="1000"/>
            </a:pPr>
            <a:r>
              <a:rPr lang="ru-RU" sz="1000"/>
              <a:t>  (в % к итогу, в фактически действовавших ценах)</a:t>
            </a:r>
          </a:p>
        </c:rich>
      </c:tx>
      <c:layout>
        <c:manualLayout>
          <c:xMode val="edge"/>
          <c:yMode val="edge"/>
          <c:x val="0.17679491376488224"/>
          <c:y val="1.6429581596418094E-2"/>
        </c:manualLayout>
      </c:layout>
      <c:overlay val="0"/>
      <c:spPr>
        <a:noFill/>
        <a:ln w="20367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7558297007184823"/>
          <c:y val="0.40124551489887295"/>
          <c:w val="0.45979845961877713"/>
          <c:h val="0.26639592403890688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1018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pattFill prst="ltUpDiag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pattFill prst="smCheck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pattFill prst="pct5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pattFill prst="diagBrick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pattFill prst="sphere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9900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4.9638832329487598E-2"/>
                  <c:y val="0.14250352995987123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Организации, 
не относящиеся 
к субъектам малого и среднего предпринима-тельства
 61,9% (60,6%)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24678765398307881"/>
                  <c:y val="0.21768458022031129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Субъекты среднего предпринима-тельства 
6,5% (4,5%)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5543499618546653E-2"/>
                  <c:y val="0.13913273290702374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Малые предприятия, (включая микропредприятия)   
14,8% (16,1%)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1771361331080941"/>
                  <c:y val="-8.9553546215930188E-2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Индивидуальные предприниматели 
вне рынка
15,4% (17,3%)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27809411660256356"/>
                  <c:y val="-5.5892306242094271E-2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Продажа товаров
на розничных рынках
 и ярмарках 
1,4% (1,5%)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24916387959866221"/>
                  <c:y val="0.18357487922705315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sz="900"/>
                      <a:t>Продажа товаров на розничных рынках и ярмарках 
9,1% (9,2%)</a:t>
                    </a:r>
                    <a:endParaRPr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General" sourceLinked="0"/>
            <c:spPr>
              <a:noFill/>
              <a:ln w="20367">
                <a:noFill/>
              </a:ln>
            </c:spPr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Sheet1!$B$1:$F$1</c:f>
              <c:strCache>
                <c:ptCount val="5"/>
                <c:pt idx="0">
                  <c:v>Крупные</c:v>
                </c:pt>
                <c:pt idx="1">
                  <c:v>Средние</c:v>
                </c:pt>
                <c:pt idx="2">
                  <c:v>Малые</c:v>
                </c:pt>
                <c:pt idx="3">
                  <c:v>Индивидуальныепредприниматели вне рынка</c:v>
                </c:pt>
                <c:pt idx="4">
                  <c:v>Рынки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61.9</c:v>
                </c:pt>
                <c:pt idx="1">
                  <c:v>6.5</c:v>
                </c:pt>
                <c:pt idx="2">
                  <c:v>14.8</c:v>
                </c:pt>
                <c:pt idx="3">
                  <c:v>15.4</c:v>
                </c:pt>
                <c:pt idx="4">
                  <c:v>1.4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018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</c:dPt>
          <c:dPt>
            <c:idx val="2"/>
            <c:bubble3D val="0"/>
            <c:spPr>
              <a:solidFill>
                <a:srgbClr val="FFFFCC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Sheet1!$B$1:$F$1</c:f>
              <c:strCache>
                <c:ptCount val="5"/>
                <c:pt idx="0">
                  <c:v>Крупные</c:v>
                </c:pt>
                <c:pt idx="1">
                  <c:v>Средние</c:v>
                </c:pt>
                <c:pt idx="2">
                  <c:v>Малые</c:v>
                </c:pt>
                <c:pt idx="3">
                  <c:v>Индивидуальныепредприниматели вне рынка</c:v>
                </c:pt>
                <c:pt idx="4">
                  <c:v>Рынки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018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</c:dPt>
          <c:dPt>
            <c:idx val="3"/>
            <c:bubble3D val="0"/>
            <c:spPr>
              <a:solidFill>
                <a:srgbClr val="CCFF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Sheet1!$B$1:$F$1</c:f>
              <c:strCache>
                <c:ptCount val="5"/>
                <c:pt idx="0">
                  <c:v>Крупные</c:v>
                </c:pt>
                <c:pt idx="1">
                  <c:v>Средние</c:v>
                </c:pt>
                <c:pt idx="2">
                  <c:v>Малые</c:v>
                </c:pt>
                <c:pt idx="3">
                  <c:v>Индивидуальныепредприниматели вне рынка</c:v>
                </c:pt>
                <c:pt idx="4">
                  <c:v>Рынки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0367">
          <a:noFill/>
        </a:ln>
      </c:spPr>
    </c:plotArea>
    <c:plotVisOnly val="1"/>
    <c:dispBlanksAs val="zero"/>
    <c:showDLblsOverMax val="0"/>
  </c:chart>
  <c:spPr>
    <a:noFill/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5594F-114F-456D-8DFE-F896C418A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DOKNOV</Template>
  <TotalTime>115</TotalTime>
  <Pages>5</Pages>
  <Words>1001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Госкомстат России представляет информацию о социально-экономическом положении страны в I   квартал 1998 года.</vt:lpstr>
    </vt:vector>
  </TitlesOfParts>
  <Company>Statistics</Company>
  <LinksUpToDate>false</LinksUpToDate>
  <CharactersWithSpaces>7017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Госкомстат России представляет информацию о социально-экономическом положении страны в I   квартал 1998 года.</dc:title>
  <dc:creator>Санкт-Петербург</dc:creator>
  <cp:lastModifiedBy>Лукашова Наталья Михайловна</cp:lastModifiedBy>
  <cp:revision>21</cp:revision>
  <cp:lastPrinted>2024-07-26T13:12:00Z</cp:lastPrinted>
  <dcterms:created xsi:type="dcterms:W3CDTF">2024-09-02T09:50:00Z</dcterms:created>
  <dcterms:modified xsi:type="dcterms:W3CDTF">2024-09-26T16:21:00Z</dcterms:modified>
</cp:coreProperties>
</file>